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80" w:lineRule="exact" w:before="4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125" w:val="left" w:leader="none"/>
        </w:tabs>
        <w:spacing w:line="240" w:lineRule="auto"/>
        <w:ind w:right="0"/>
        <w:jc w:val="left"/>
        <w:rPr>
          <w:b w:val="0"/>
          <w:bCs w:val="0"/>
        </w:rPr>
      </w:pPr>
      <w:r>
        <w:rPr/>
        <w:pict>
          <v:group style="position:absolute;margin-left:38.880001pt;margin-top:-2.935845pt;width:504.85pt;height:345.25pt;mso-position-horizontal-relative:page;mso-position-vertical-relative:paragraph;z-index:-1350" coordorigin="778,-59" coordsize="10097,6905">
            <v:group style="position:absolute;left:842;top:-13;width:2;height:6814" coordorigin="842,-13" coordsize="2,6814">
              <v:shape style="position:absolute;left:842;top:-13;width:2;height:6814" coordorigin="842,-13" coordsize="0,6814" path="m842,-13l842,6800e" filled="f" stroked="t" strokeweight="3pt" strokecolor="#000000">
                <v:path arrowok="t"/>
              </v:shape>
            </v:group>
            <v:group style="position:absolute;left:10830;top:-13;width:2;height:6830" coordorigin="10830,-13" coordsize="2,6830">
              <v:shape style="position:absolute;left:10830;top:-13;width:2;height:6830" coordorigin="10830,-13" coordsize="0,6830" path="m10830,-13l10830,6816e" filled="f" stroked="t" strokeweight="3pt" strokecolor="#000000">
                <v:path arrowok="t"/>
              </v:shape>
            </v:group>
            <v:group style="position:absolute;left:808;top:-29;width:10023;height:16" coordorigin="808,-29" coordsize="10023,16">
              <v:shape style="position:absolute;left:808;top:-29;width:10023;height:16" coordorigin="808,-29" coordsize="10023,16" path="m808,-29l10830,-13e" filled="f" stroked="t" strokeweight="3pt" strokecolor="#000000">
                <v:path arrowok="t"/>
              </v:shape>
            </v:group>
            <v:group style="position:absolute;left:1296;top:3961;width:2;height:2810" coordorigin="1296,3961" coordsize="2,2810">
              <v:shape style="position:absolute;left:1296;top:3961;width:2;height:2810" coordorigin="1296,3961" coordsize="0,2810" path="m1296,3961l1296,6770e" filled="f" stroked="t" strokeweight=".75pt" strokecolor="#000000">
                <v:path arrowok="t"/>
              </v:shape>
            </v:group>
            <v:group style="position:absolute;left:1750;top:3976;width:2;height:2798" coordorigin="1750,3976" coordsize="2,2798">
              <v:shape style="position:absolute;left:1750;top:3976;width:2;height:2798" coordorigin="1750,3976" coordsize="0,2798" path="m1750,3976l1750,6773e" filled="f" stroked="t" strokeweight=".75pt" strokecolor="#000000">
                <v:path arrowok="t"/>
              </v:shape>
            </v:group>
            <v:group style="position:absolute;left:2204;top:3946;width:2;height:2828" coordorigin="2204,3946" coordsize="2,2828">
              <v:shape style="position:absolute;left:2204;top:3946;width:2;height:2828" coordorigin="2204,3946" coordsize="0,2828" path="m2204,3946l2204,6773e" filled="f" stroked="t" strokeweight=".75pt" strokecolor="#000000">
                <v:path arrowok="t"/>
              </v:shape>
            </v:group>
            <v:group style="position:absolute;left:2654;top:3976;width:2;height:2798" coordorigin="2654,3976" coordsize="2,2798">
              <v:shape style="position:absolute;left:2654;top:3976;width:2;height:2798" coordorigin="2654,3976" coordsize="0,2798" path="m2654,3976l2654,6773e" filled="f" stroked="t" strokeweight=".75pt" strokecolor="#000000">
                <v:path arrowok="t"/>
              </v:shape>
            </v:group>
            <v:group style="position:absolute;left:3115;top:3946;width:2;height:2828" coordorigin="3115,3946" coordsize="2,2828">
              <v:shape style="position:absolute;left:3115;top:3946;width:2;height:2828" coordorigin="3115,3946" coordsize="0,2828" path="m3115,3946l3115,6773e" filled="f" stroked="t" strokeweight=".75pt" strokecolor="#000000">
                <v:path arrowok="t"/>
              </v:shape>
            </v:group>
            <v:group style="position:absolute;left:3566;top:3961;width:2;height:2812" coordorigin="3566,3961" coordsize="2,2812">
              <v:shape style="position:absolute;left:3566;top:3961;width:2;height:2812" coordorigin="3566,3961" coordsize="0,2812" path="m3566,3961l3566,6773e" filled="f" stroked="t" strokeweight=".75pt" strokecolor="#000000">
                <v:path arrowok="t"/>
              </v:shape>
            </v:group>
            <v:group style="position:absolute;left:4016;top:3961;width:2;height:2812" coordorigin="4016,3961" coordsize="2,2812">
              <v:shape style="position:absolute;left:4016;top:3961;width:2;height:2812" coordorigin="4016,3961" coordsize="0,2812" path="m4016,3961l4016,6773e" filled="f" stroked="t" strokeweight=".75pt" strokecolor="#000000">
                <v:path arrowok="t"/>
              </v:shape>
            </v:group>
            <v:group style="position:absolute;left:4477;top:3976;width:2;height:2798" coordorigin="4477,3976" coordsize="2,2798">
              <v:shape style="position:absolute;left:4477;top:3976;width:2;height:2798" coordorigin="4477,3976" coordsize="0,2798" path="m4477,3976l4477,6773e" filled="f" stroked="t" strokeweight=".75pt" strokecolor="#000000">
                <v:path arrowok="t"/>
              </v:shape>
            </v:group>
            <v:group style="position:absolute;left:6290;top:3946;width:2;height:2828" coordorigin="6290,3946" coordsize="2,2828">
              <v:shape style="position:absolute;left:6290;top:3946;width:2;height:2828" coordorigin="6290,3946" coordsize="0,2828" path="m6290,3946l6290,6773e" filled="f" stroked="t" strokeweight=".75pt" strokecolor="#000000">
                <v:path arrowok="t"/>
              </v:shape>
            </v:group>
            <v:group style="position:absolute;left:6744;top:3976;width:2;height:2798" coordorigin="6744,3976" coordsize="2,2798">
              <v:shape style="position:absolute;left:6744;top:3976;width:2;height:2798" coordorigin="6744,3976" coordsize="0,2798" path="m6744,3976l6744,6773e" filled="f" stroked="t" strokeweight=".75pt" strokecolor="#000000">
                <v:path arrowok="t"/>
              </v:shape>
            </v:group>
            <v:group style="position:absolute;left:7198;top:3961;width:2;height:2812" coordorigin="7198,3961" coordsize="2,2812">
              <v:shape style="position:absolute;left:7198;top:3961;width:2;height:2812" coordorigin="7198,3961" coordsize="0,2812" path="m7198,3961l7198,6773e" filled="f" stroked="t" strokeweight=".75pt" strokecolor="#000000">
                <v:path arrowok="t"/>
              </v:shape>
            </v:group>
            <v:group style="position:absolute;left:7652;top:3946;width:2;height:2828" coordorigin="7652,3946" coordsize="2,2828">
              <v:shape style="position:absolute;left:7652;top:3946;width:2;height:2828" coordorigin="7652,3946" coordsize="0,2828" path="m7652,3946l7652,6773e" filled="f" stroked="t" strokeweight=".75pt" strokecolor="#000000">
                <v:path arrowok="t"/>
              </v:shape>
            </v:group>
            <v:group style="position:absolute;left:8106;top:3991;width:2;height:2782" coordorigin="8106,3991" coordsize="2,2782">
              <v:shape style="position:absolute;left:8106;top:3991;width:2;height:2782" coordorigin="8106,3991" coordsize="0,2782" path="m8106,3991l8106,6773e" filled="f" stroked="t" strokeweight=".75pt" strokecolor="#000000">
                <v:path arrowok="t"/>
              </v:shape>
            </v:group>
            <v:group style="position:absolute;left:8560;top:3961;width:2;height:2812" coordorigin="8560,3961" coordsize="2,2812">
              <v:shape style="position:absolute;left:8560;top:3961;width:2;height:2812" coordorigin="8560,3961" coordsize="0,2812" path="m8560,3961l8560,6773e" filled="f" stroked="t" strokeweight=".75pt" strokecolor="#000000">
                <v:path arrowok="t"/>
              </v:shape>
            </v:group>
            <v:group style="position:absolute;left:9011;top:3991;width:2;height:2782" coordorigin="9011,3991" coordsize="2,2782">
              <v:shape style="position:absolute;left:9011;top:3991;width:2;height:2782" coordorigin="9011,3991" coordsize="0,2782" path="m9011,3991l9011,6773e" filled="f" stroked="t" strokeweight=".75pt" strokecolor="#000000">
                <v:path arrowok="t"/>
              </v:shape>
            </v:group>
            <v:group style="position:absolute;left:9470;top:3961;width:2;height:2812" coordorigin="9470,3961" coordsize="2,2812">
              <v:shape style="position:absolute;left:9470;top:3961;width:2;height:2812" coordorigin="9470,3961" coordsize="0,2812" path="m9470,3961l9470,6773e" filled="f" stroked="t" strokeweight=".75pt" strokecolor="#000000">
                <v:path arrowok="t"/>
              </v:shape>
            </v:group>
            <v:group style="position:absolute;left:9922;top:3976;width:2;height:2798" coordorigin="9922,3976" coordsize="2,2798">
              <v:shape style="position:absolute;left:9922;top:3976;width:2;height:2798" coordorigin="9922,3976" coordsize="0,2798" path="m9922,3976l9922,6773e" filled="f" stroked="t" strokeweight=".75pt" strokecolor="#000000">
                <v:path arrowok="t"/>
              </v:shape>
            </v:group>
            <v:group style="position:absolute;left:10376;top:3961;width:2;height:2812" coordorigin="10376,3961" coordsize="2,2812">
              <v:shape style="position:absolute;left:10376;top:3961;width:2;height:2812" coordorigin="10376,3961" coordsize="0,2812" path="m10376,3961l10376,6773e" filled="f" stroked="t" strokeweight=".75pt" strokecolor="#000000">
                <v:path arrowok="t"/>
              </v:shape>
            </v:group>
            <v:group style="position:absolute;left:823;top:5435;width:10025;height:2" coordorigin="823,5435" coordsize="10025,2">
              <v:shape style="position:absolute;left:823;top:5435;width:10025;height:2" coordorigin="823,5435" coordsize="10025,0" path="m823,5435l10848,5435e" filled="f" stroked="t" strokeweight=".75pt" strokecolor="#000000">
                <v:path arrowok="t"/>
              </v:shape>
            </v:group>
            <v:group style="position:absolute;left:808;top:5888;width:10011;height:2" coordorigin="808,5888" coordsize="10011,2">
              <v:shape style="position:absolute;left:808;top:5888;width:10011;height:2" coordorigin="808,5888" coordsize="10011,0" path="m808,5888l10818,5888e" filled="f" stroked="t" strokeweight=".75pt" strokecolor="#000000">
                <v:path arrowok="t"/>
              </v:shape>
            </v:group>
            <v:group style="position:absolute;left:808;top:6342;width:10025;height:2" coordorigin="808,6342" coordsize="10025,2">
              <v:shape style="position:absolute;left:808;top:6342;width:10025;height:2" coordorigin="808,6342" coordsize="10025,0" path="m808,6342l10832,6342e" filled="f" stroked="t" strokeweight=".75pt" strokecolor="#000000">
                <v:path arrowok="t"/>
              </v:shape>
            </v:group>
            <v:group style="position:absolute;left:1296;top:440;width:2;height:3220" coordorigin="1296,440" coordsize="2,3220">
              <v:shape style="position:absolute;left:1296;top:440;width:2;height:3220" coordorigin="1296,440" coordsize="0,3220" path="m1296,440l1296,3660e" filled="f" stroked="t" strokeweight=".75pt" strokecolor="#000000">
                <v:path arrowok="t"/>
              </v:shape>
            </v:group>
            <v:group style="position:absolute;left:1750;top:440;width:2;height:3220" coordorigin="1750,440" coordsize="2,3220">
              <v:shape style="position:absolute;left:1750;top:440;width:2;height:3220" coordorigin="1750,440" coordsize="0,3220" path="m1750,440l1750,3660e" filled="f" stroked="t" strokeweight=".75pt" strokecolor="#000000">
                <v:path arrowok="t"/>
              </v:shape>
            </v:group>
            <v:group style="position:absolute;left:2204;top:440;width:2;height:3220" coordorigin="2204,440" coordsize="2,3220">
              <v:shape style="position:absolute;left:2204;top:440;width:2;height:3220" coordorigin="2204,440" coordsize="0,3220" path="m2204,440l2204,3660e" filled="f" stroked="t" strokeweight=".75pt" strokecolor="#000000">
                <v:path arrowok="t"/>
              </v:shape>
            </v:group>
            <v:group style="position:absolute;left:2654;top:440;width:2;height:3234" coordorigin="2654,440" coordsize="2,3234">
              <v:shape style="position:absolute;left:2654;top:440;width:2;height:3234" coordorigin="2654,440" coordsize="0,3234" path="m2654,440l2654,3674e" filled="f" stroked="t" strokeweight=".75pt" strokecolor="#000000">
                <v:path arrowok="t"/>
              </v:shape>
            </v:group>
            <v:group style="position:absolute;left:3115;top:440;width:2;height:3234" coordorigin="3115,440" coordsize="2,3234">
              <v:shape style="position:absolute;left:3115;top:440;width:2;height:3234" coordorigin="3115,440" coordsize="0,3234" path="m3115,440l3115,3674e" filled="f" stroked="t" strokeweight=".75pt" strokecolor="#000000">
                <v:path arrowok="t"/>
              </v:shape>
            </v:group>
            <v:group style="position:absolute;left:3566;top:440;width:2;height:3234" coordorigin="3566,440" coordsize="2,3234">
              <v:shape style="position:absolute;left:3566;top:440;width:2;height:3234" coordorigin="3566,440" coordsize="0,3234" path="m3566,440l3566,3674e" filled="f" stroked="t" strokeweight=".75pt" strokecolor="#000000">
                <v:path arrowok="t"/>
              </v:shape>
            </v:group>
            <v:group style="position:absolute;left:4016;top:440;width:2;height:3234" coordorigin="4016,440" coordsize="2,3234">
              <v:shape style="position:absolute;left:4016;top:440;width:2;height:3234" coordorigin="4016,440" coordsize="0,3234" path="m4016,440l4016,3674e" filled="f" stroked="t" strokeweight=".75pt" strokecolor="#000000">
                <v:path arrowok="t"/>
              </v:shape>
            </v:group>
            <v:group style="position:absolute;left:4477;top:440;width:2;height:3234" coordorigin="4477,440" coordsize="2,3234">
              <v:shape style="position:absolute;left:4477;top:440;width:2;height:3234" coordorigin="4477,440" coordsize="0,3234" path="m4477,440l4477,3674e" filled="f" stroked="t" strokeweight=".75pt" strokecolor="#000000">
                <v:path arrowok="t"/>
              </v:shape>
            </v:group>
            <v:group style="position:absolute;left:6290;top:440;width:2;height:3234" coordorigin="6290,440" coordsize="2,3234">
              <v:shape style="position:absolute;left:6290;top:440;width:2;height:3234" coordorigin="6290,440" coordsize="0,3234" path="m6290,440l6290,3674e" filled="f" stroked="t" strokeweight=".75pt" strokecolor="#000000">
                <v:path arrowok="t"/>
              </v:shape>
            </v:group>
            <v:group style="position:absolute;left:6744;top:440;width:2;height:3234" coordorigin="6744,440" coordsize="2,3234">
              <v:shape style="position:absolute;left:6744;top:440;width:2;height:3234" coordorigin="6744,440" coordsize="0,3234" path="m6744,440l6744,3674e" filled="f" stroked="t" strokeweight=".75pt" strokecolor="#000000">
                <v:path arrowok="t"/>
              </v:shape>
            </v:group>
            <v:group style="position:absolute;left:7198;top:440;width:2;height:3234" coordorigin="7198,440" coordsize="2,3234">
              <v:shape style="position:absolute;left:7198;top:440;width:2;height:3234" coordorigin="7198,440" coordsize="0,3234" path="m7198,440l7198,3674e" filled="f" stroked="t" strokeweight=".75pt" strokecolor="#000000">
                <v:path arrowok="t"/>
              </v:shape>
            </v:group>
            <v:group style="position:absolute;left:7652;top:440;width:2;height:3234" coordorigin="7652,440" coordsize="2,3234">
              <v:shape style="position:absolute;left:7652;top:440;width:2;height:3234" coordorigin="7652,440" coordsize="0,3234" path="m7652,440l7652,3674e" filled="f" stroked="t" strokeweight=".75pt" strokecolor="#000000">
                <v:path arrowok="t"/>
              </v:shape>
            </v:group>
            <v:group style="position:absolute;left:8106;top:440;width:2;height:3234" coordorigin="8106,440" coordsize="2,3234">
              <v:shape style="position:absolute;left:8106;top:440;width:2;height:3234" coordorigin="8106,440" coordsize="0,3234" path="m8106,440l8106,3674e" filled="f" stroked="t" strokeweight=".75pt" strokecolor="#000000">
                <v:path arrowok="t"/>
              </v:shape>
            </v:group>
            <v:group style="position:absolute;left:8560;top:440;width:2;height:3234" coordorigin="8560,440" coordsize="2,3234">
              <v:shape style="position:absolute;left:8560;top:440;width:2;height:3234" coordorigin="8560,440" coordsize="0,3234" path="m8560,440l8560,3674e" filled="f" stroked="t" strokeweight=".75pt" strokecolor="#000000">
                <v:path arrowok="t"/>
              </v:shape>
            </v:group>
            <v:group style="position:absolute;left:9011;top:440;width:2;height:3234" coordorigin="9011,440" coordsize="2,3234">
              <v:shape style="position:absolute;left:9011;top:440;width:2;height:3234" coordorigin="9011,440" coordsize="0,3234" path="m9011,440l9011,3674e" filled="f" stroked="t" strokeweight=".75pt" strokecolor="#000000">
                <v:path arrowok="t"/>
              </v:shape>
            </v:group>
            <v:group style="position:absolute;left:9470;top:440;width:2;height:3234" coordorigin="9470,440" coordsize="2,3234">
              <v:shape style="position:absolute;left:9470;top:440;width:2;height:3234" coordorigin="9470,440" coordsize="0,3234" path="m9470,440l9470,3674e" filled="f" stroked="t" strokeweight=".75pt" strokecolor="#000000">
                <v:path arrowok="t"/>
              </v:shape>
            </v:group>
            <v:group style="position:absolute;left:9922;top:440;width:2;height:3234" coordorigin="9922,440" coordsize="2,3234">
              <v:shape style="position:absolute;left:9922;top:440;width:2;height:3234" coordorigin="9922,440" coordsize="0,3234" path="m9922,440l9922,3674e" filled="f" stroked="t" strokeweight=".75pt" strokecolor="#000000">
                <v:path arrowok="t"/>
              </v:shape>
            </v:group>
            <v:group style="position:absolute;left:10376;top:440;width:2;height:3234" coordorigin="10376,440" coordsize="2,3234">
              <v:shape style="position:absolute;left:10376;top:440;width:2;height:3234" coordorigin="10376,440" coordsize="0,3234" path="m10376,440l10376,3674e" filled="f" stroked="t" strokeweight=".75pt" strokecolor="#000000">
                <v:path arrowok="t"/>
              </v:shape>
            </v:group>
            <v:group style="position:absolute;left:808;top:440;width:10041;height:2" coordorigin="808,440" coordsize="10041,2">
              <v:shape style="position:absolute;left:808;top:440;width:10041;height:2" coordorigin="808,440" coordsize="10041,0" path="m808,440l10848,440e" filled="f" stroked="t" strokeweight=".75pt" strokecolor="#000000">
                <v:path arrowok="t"/>
              </v:shape>
            </v:group>
            <v:group style="position:absolute;left:808;top:2711;width:10041;height:2" coordorigin="808,2711" coordsize="10041,2">
              <v:shape style="position:absolute;left:808;top:2711;width:10041;height:2" coordorigin="808,2711" coordsize="10041,0" path="m808,2711l10848,2711e" filled="f" stroked="t" strokeweight=".75pt" strokecolor="#000000">
                <v:path arrowok="t"/>
              </v:shape>
            </v:group>
            <v:group style="position:absolute;left:823;top:3164;width:10025;height:2" coordorigin="823,3164" coordsize="10025,2">
              <v:shape style="position:absolute;left:823;top:3164;width:10025;height:2" coordorigin="823,3164" coordsize="10025,0" path="m823,3164l10848,3164e" filled="f" stroked="t" strokeweight=".75pt" strokecolor="#000000">
                <v:path arrowok="t"/>
              </v:shape>
            </v:group>
            <v:group style="position:absolute;left:808;top:4526;width:10041;height:2" coordorigin="808,4526" coordsize="10041,2">
              <v:shape style="position:absolute;left:808;top:4526;width:10041;height:2" coordorigin="808,4526" coordsize="10041,0" path="m808,4526l10848,4526e" filled="f" stroked="t" strokeweight=".75pt" strokecolor="#000000">
                <v:path arrowok="t"/>
              </v:shape>
            </v:group>
            <v:group style="position:absolute;left:823;top:4980;width:10025;height:2" coordorigin="823,4980" coordsize="10025,2">
              <v:shape style="position:absolute;left:823;top:4980;width:10025;height:2" coordorigin="823,4980" coordsize="10025,0" path="m823,4980l10848,4980e" filled="f" stroked="t" strokeweight=".75pt" strokecolor="#000000">
                <v:path arrowok="t"/>
              </v:shape>
            </v:group>
            <v:group style="position:absolute;left:808;top:894;width:10041;height:2" coordorigin="808,894" coordsize="10041,2">
              <v:shape style="position:absolute;left:808;top:894;width:10041;height:2" coordorigin="808,894" coordsize="10041,0" path="m808,894l10848,894e" filled="f" stroked="t" strokeweight=".75pt" strokecolor="#000000">
                <v:path arrowok="t"/>
              </v:shape>
            </v:group>
            <v:group style="position:absolute;left:823;top:1349;width:10025;height:2" coordorigin="823,1349" coordsize="10025,2">
              <v:shape style="position:absolute;left:823;top:1349;width:10025;height:2" coordorigin="823,1349" coordsize="10025,0" path="m823,1349l10848,1349e" filled="f" stroked="t" strokeweight=".75pt" strokecolor="#000000">
                <v:path arrowok="t"/>
              </v:shape>
            </v:group>
            <v:group style="position:absolute;left:853;top:1802;width:9995;height:2" coordorigin="853,1802" coordsize="9995,2">
              <v:shape style="position:absolute;left:853;top:1802;width:9995;height:2" coordorigin="853,1802" coordsize="9995,0" path="m853,1802l10848,1802e" filled="f" stroked="t" strokeweight=".75pt" strokecolor="#000000">
                <v:path arrowok="t"/>
              </v:shape>
            </v:group>
            <v:group style="position:absolute;left:823;top:2256;width:10025;height:2" coordorigin="823,2256" coordsize="10025,2">
              <v:shape style="position:absolute;left:823;top:2256;width:10025;height:2" coordorigin="823,2256" coordsize="10025,0" path="m823,2256l10848,2256e" filled="f" stroked="t" strokeweight=".75pt" strokecolor="#000000">
                <v:path arrowok="t"/>
              </v:shape>
            </v:group>
            <v:group style="position:absolute;left:853;top:-13;width:9951;height:454" coordorigin="853,-13" coordsize="9951,454">
              <v:shape style="position:absolute;left:853;top:-13;width:9951;height:454" coordorigin="853,-13" coordsize="9951,454" path="m853,440l10804,440,10804,-13,853,-13,853,440xe" filled="t" fillcolor="#FFFFFF" stroked="f">
                <v:path arrowok="t"/>
                <v:fill type="solid"/>
              </v:shape>
            </v:group>
            <v:group style="position:absolute;left:853;top:-13;width:9950;height:454" coordorigin="853,-13" coordsize="9950,454">
              <v:shape style="position:absolute;left:853;top:-13;width:9950;height:454" coordorigin="853,-13" coordsize="9950,454" path="m10802,-13l853,-13,853,440,10802,440,10802,-13xe" filled="f" stroked="t" strokeweight=".75pt" strokecolor="#000000">
                <v:path arrowok="t"/>
              </v:shape>
            </v:group>
            <v:group style="position:absolute;left:808;top:6781;width:10037;height:2" coordorigin="808,6781" coordsize="10037,2">
              <v:shape style="position:absolute;left:808;top:6781;width:10037;height:2" coordorigin="808,6781" coordsize="10037,0" path="m808,6781l10844,6781e" filled="f" stroked="t" strokeweight="3pt" strokecolor="#000000">
                <v:path arrowok="t"/>
              </v:shape>
            </v:group>
            <v:group style="position:absolute;left:4928;top:407;width:2;height:3268" coordorigin="4928,407" coordsize="2,3268">
              <v:shape style="position:absolute;left:4928;top:407;width:2;height:3268" coordorigin="4928,407" coordsize="0,3268" path="m4928,407l4928,3674e" filled="f" stroked="t" strokeweight=".75pt" strokecolor="#000000">
                <v:path arrowok="t"/>
              </v:shape>
            </v:group>
            <v:group style="position:absolute;left:4928;top:3961;width:2;height:2812" coordorigin="4928,3961" coordsize="2,2812">
              <v:shape style="position:absolute;left:4928;top:3961;width:2;height:2812" coordorigin="4928,3961" coordsize="0,2812" path="m4928,3961l4928,6773e" filled="f" stroked="t" strokeweight=".75pt" strokecolor="#000000">
                <v:path arrowok="t"/>
              </v:shape>
            </v:group>
            <v:group style="position:absolute;left:808;top:4073;width:10041;height:2" coordorigin="808,4073" coordsize="10041,2">
              <v:shape style="position:absolute;left:808;top:4073;width:10041;height:2" coordorigin="808,4073" coordsize="10041,0" path="m808,4073l10848,4073e" filled="f" stroked="t" strokeweight=".75pt" strokecolor="#000000">
                <v:path arrowok="t"/>
              </v:shape>
            </v:group>
            <v:group style="position:absolute;left:5836;top:451;width:2;height:6322" coordorigin="5836,451" coordsize="2,6322">
              <v:shape style="position:absolute;left:5836;top:451;width:2;height:6322" coordorigin="5836,451" coordsize="0,6322" path="m5836,451l5836,6773e" filled="f" stroked="t" strokeweight="3pt" strokecolor="#808080">
                <v:path arrowok="t"/>
              </v:shape>
            </v:group>
            <v:group style="position:absolute;left:5382;top:437;width:2;height:3238" coordorigin="5382,437" coordsize="2,3238">
              <v:shape style="position:absolute;left:5382;top:437;width:2;height:3238" coordorigin="5382,437" coordsize="0,3238" path="m5382,437l5382,3674e" filled="f" stroked="t" strokeweight=".75pt" strokecolor="#000000">
                <v:path arrowok="t"/>
              </v:shape>
            </v:group>
            <v:group style="position:absolute;left:5382;top:3961;width:2;height:2812" coordorigin="5382,3961" coordsize="2,2812">
              <v:shape style="position:absolute;left:5382;top:3961;width:2;height:2812" coordorigin="5382,3961" coordsize="0,2812" path="m5382,3961l5382,6773e" filled="f" stroked="t" strokeweight=".75pt" strokecolor="#000000">
                <v:path arrowok="t"/>
              </v:shape>
            </v:group>
            <v:group style="position:absolute;left:808;top:3618;width:10025;height:2" coordorigin="808,3618" coordsize="10025,2">
              <v:shape style="position:absolute;left:808;top:3618;width:10025;height:2" coordorigin="808,3618" coordsize="10025,0" path="m808,3618l10832,3618e" filled="f" stroked="t" strokeweight="3pt" strokecolor="#808080">
                <v:path arrowok="t"/>
              </v:shape>
            </v:group>
            <v:group style="position:absolute;left:2204;top:3169;width:2730;height:16" coordorigin="2204,3169" coordsize="2730,16">
              <v:shape style="position:absolute;left:2204;top:3169;width:2730;height:16" coordorigin="2204,3169" coordsize="2730,16" path="m4934,3185l2204,3169e" filled="f" stroked="t" strokeweight="3.0pt" strokecolor="#0000FF">
                <v:path arrowok="t"/>
              </v:shape>
            </v:group>
            <v:group style="position:absolute;left:2204;top:2255;width:2;height:915" coordorigin="2204,2255" coordsize="2,915">
              <v:shape style="position:absolute;left:2204;top:2255;width:2;height:915" coordorigin="2204,2255" coordsize="0,915" path="m2204,3169l2204,2255e" filled="f" stroked="t" strokeweight="3pt" strokecolor="#0000FF">
                <v:path arrowok="t"/>
              </v:shape>
            </v:group>
            <v:group style="position:absolute;left:2204;top:2256;width:916;height:2" coordorigin="2204,2256" coordsize="916,2">
              <v:shape style="position:absolute;left:2204;top:2256;width:916;height:2" coordorigin="2204,2256" coordsize="916,0" path="m2204,2256l3120,2256e" filled="f" stroked="t" strokeweight="3pt" strokecolor="#0000FF">
                <v:path arrowok="t"/>
              </v:shape>
            </v:group>
            <v:group style="position:absolute;left:3120;top:2256;width:1815;height:930" coordorigin="3120,2256" coordsize="1815,930">
              <v:shape style="position:absolute;left:3120;top:2256;width:1815;height:930" coordorigin="3120,2256" coordsize="1815,930" path="m3120,2256l4934,3186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Q1</w:t>
        <w:tab/>
        <w:t>Reflect the shape </w:t>
      </w:r>
      <w:r>
        <w:rPr/>
        <w:t>over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line</w:t>
      </w:r>
      <w:r>
        <w:rPr>
          <w:spacing w:val="-1"/>
        </w:rPr>
        <w:t> </w:t>
      </w:r>
      <w:r>
        <w:rPr/>
        <w:t>x</w:t>
      </w:r>
      <w:r>
        <w:rPr>
          <w:spacing w:val="-1"/>
        </w:rPr>
        <w:t> </w:t>
      </w:r>
      <w:r>
        <w:rPr/>
        <w:t>=</w:t>
      </w:r>
      <w:r>
        <w:rPr>
          <w:spacing w:val="-1"/>
        </w:rPr>
        <w:t> </w:t>
      </w:r>
      <w:r>
        <w:rPr/>
        <w:t>0.</w:t>
      </w:r>
      <w:r>
        <w:rPr>
          <w:b w:val="0"/>
        </w:rPr>
      </w:r>
    </w:p>
    <w:p>
      <w:pPr>
        <w:spacing w:line="140" w:lineRule="exact" w:before="4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right="5305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right="5286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right="5286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271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79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262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90" w:lineRule="exact" w:before="7"/>
        <w:rPr>
          <w:sz w:val="19"/>
          <w:szCs w:val="19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headerReference w:type="default" r:id="rId5"/>
          <w:type w:val="continuous"/>
          <w:pgSz w:w="11910" w:h="16840"/>
          <w:pgMar w:header="486"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41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946" w:val="left" w:leader="none"/>
          <w:tab w:pos="1420" w:val="left" w:leader="none"/>
          <w:tab w:pos="1862" w:val="left" w:leader="none"/>
          <w:tab w:pos="2332" w:val="left" w:leader="none"/>
          <w:tab w:pos="2759" w:val="left" w:leader="none"/>
          <w:tab w:pos="3231" w:val="left" w:leader="none"/>
          <w:tab w:pos="3701" w:val="left" w:leader="none"/>
          <w:tab w:pos="4142" w:val="left" w:leader="none"/>
          <w:tab w:pos="4538" w:val="left" w:leader="none"/>
        </w:tabs>
        <w:spacing w:line="240" w:lineRule="auto" w:before="93"/>
        <w:ind w:left="499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811" w:space="40"/>
            <w:col w:w="4295" w:space="40"/>
            <w:col w:w="5344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29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39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line="170" w:lineRule="exact" w:before="4"/>
        <w:rPr>
          <w:sz w:val="17"/>
          <w:szCs w:val="17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155" w:val="left" w:leader="none"/>
        </w:tabs>
        <w:spacing w:line="240" w:lineRule="auto"/>
        <w:ind w:left="435" w:right="0"/>
        <w:jc w:val="left"/>
        <w:rPr>
          <w:b w:val="0"/>
          <w:bCs w:val="0"/>
        </w:rPr>
      </w:pPr>
      <w:r>
        <w:rPr/>
        <w:pict>
          <v:group style="position:absolute;margin-left:40.380001pt;margin-top:-2.875839pt;width:504.85pt;height:345.2pt;mso-position-horizontal-relative:page;mso-position-vertical-relative:paragraph;z-index:-1349" coordorigin="808,-58" coordsize="10097,6904">
            <v:group style="position:absolute;left:872;top:-12;width:2;height:6814" coordorigin="872,-12" coordsize="2,6814">
              <v:shape style="position:absolute;left:872;top:-12;width:2;height:6814" coordorigin="872,-12" coordsize="0,6814" path="m872,-12l872,6802e" filled="f" stroked="t" strokeweight="3pt" strokecolor="#000000">
                <v:path arrowok="t"/>
              </v:shape>
            </v:group>
            <v:group style="position:absolute;left:10860;top:-12;width:2;height:6828" coordorigin="10860,-12" coordsize="2,6828">
              <v:shape style="position:absolute;left:10860;top:-12;width:2;height:6828" coordorigin="10860,-12" coordsize="0,6828" path="m10860,-12l10860,6816e" filled="f" stroked="t" strokeweight="3pt" strokecolor="#000000">
                <v:path arrowok="t"/>
              </v:shape>
            </v:group>
            <v:group style="position:absolute;left:838;top:-28;width:10023;height:16" coordorigin="838,-28" coordsize="10023,16">
              <v:shape style="position:absolute;left:838;top:-28;width:10023;height:16" coordorigin="838,-28" coordsize="10023,16" path="m838,-28l10860,-12e" filled="f" stroked="t" strokeweight="3pt" strokecolor="#000000">
                <v:path arrowok="t"/>
              </v:shape>
            </v:group>
            <v:group style="position:absolute;left:1326;top:3943;width:2;height:2829" coordorigin="1326,3943" coordsize="2,2829">
              <v:shape style="position:absolute;left:1326;top:3943;width:2;height:2829" coordorigin="1326,3943" coordsize="0,2829" path="m1326,3943l1326,6772e" filled="f" stroked="t" strokeweight=".75pt" strokecolor="#000000">
                <v:path arrowok="t"/>
              </v:shape>
            </v:group>
            <v:group style="position:absolute;left:1780;top:3958;width:2;height:2817" coordorigin="1780,3958" coordsize="2,2817">
              <v:shape style="position:absolute;left:1780;top:3958;width:2;height:2817" coordorigin="1780,3958" coordsize="0,2817" path="m1780,3958l1780,6774e" filled="f" stroked="t" strokeweight=".75pt" strokecolor="#000000">
                <v:path arrowok="t"/>
              </v:shape>
            </v:group>
            <v:group style="position:absolute;left:2234;top:3928;width:2;height:2847" coordorigin="2234,3928" coordsize="2,2847">
              <v:shape style="position:absolute;left:2234;top:3928;width:2;height:2847" coordorigin="2234,3928" coordsize="0,2847" path="m2234,3928l2234,6774e" filled="f" stroked="t" strokeweight=".75pt" strokecolor="#000000">
                <v:path arrowok="t"/>
              </v:shape>
            </v:group>
            <v:group style="position:absolute;left:2684;top:3958;width:2;height:2817" coordorigin="2684,3958" coordsize="2,2817">
              <v:shape style="position:absolute;left:2684;top:3958;width:2;height:2817" coordorigin="2684,3958" coordsize="0,2817" path="m2684,3958l2684,6774e" filled="f" stroked="t" strokeweight=".75pt" strokecolor="#000000">
                <v:path arrowok="t"/>
              </v:shape>
            </v:group>
            <v:group style="position:absolute;left:3145;top:3928;width:2;height:2847" coordorigin="3145,3928" coordsize="2,2847">
              <v:shape style="position:absolute;left:3145;top:3928;width:2;height:2847" coordorigin="3145,3928" coordsize="0,2847" path="m3145,3928l3145,6774e" filled="f" stroked="t" strokeweight=".75pt" strokecolor="#000000">
                <v:path arrowok="t"/>
              </v:shape>
            </v:group>
            <v:group style="position:absolute;left:3596;top:3943;width:2;height:2831" coordorigin="3596,3943" coordsize="2,2831">
              <v:shape style="position:absolute;left:3596;top:3943;width:2;height:2831" coordorigin="3596,3943" coordsize="0,2831" path="m3596,3943l3596,6774e" filled="f" stroked="t" strokeweight=".75pt" strokecolor="#000000">
                <v:path arrowok="t"/>
              </v:shape>
            </v:group>
            <v:group style="position:absolute;left:4046;top:3943;width:2;height:2831" coordorigin="4046,3943" coordsize="2,2831">
              <v:shape style="position:absolute;left:4046;top:3943;width:2;height:2831" coordorigin="4046,3943" coordsize="0,2831" path="m4046,3943l4046,6774e" filled="f" stroked="t" strokeweight=".75pt" strokecolor="#000000">
                <v:path arrowok="t"/>
              </v:shape>
            </v:group>
            <v:group style="position:absolute;left:4507;top:3958;width:2;height:2817" coordorigin="4507,3958" coordsize="2,2817">
              <v:shape style="position:absolute;left:4507;top:3958;width:2;height:2817" coordorigin="4507,3958" coordsize="0,2817" path="m4507,3958l4507,6774e" filled="f" stroked="t" strokeweight=".75pt" strokecolor="#000000">
                <v:path arrowok="t"/>
              </v:shape>
            </v:group>
            <v:group style="position:absolute;left:6320;top:3928;width:2;height:2847" coordorigin="6320,3928" coordsize="2,2847">
              <v:shape style="position:absolute;left:6320;top:3928;width:2;height:2847" coordorigin="6320,3928" coordsize="0,2847" path="m6320,3928l6320,6774e" filled="f" stroked="t" strokeweight=".75pt" strokecolor="#000000">
                <v:path arrowok="t"/>
              </v:shape>
            </v:group>
            <v:group style="position:absolute;left:6774;top:3958;width:2;height:2817" coordorigin="6774,3958" coordsize="2,2817">
              <v:shape style="position:absolute;left:6774;top:3958;width:2;height:2817" coordorigin="6774,3958" coordsize="0,2817" path="m6774,3958l6774,6774e" filled="f" stroked="t" strokeweight=".75pt" strokecolor="#000000">
                <v:path arrowok="t"/>
              </v:shape>
            </v:group>
            <v:group style="position:absolute;left:7228;top:3943;width:2;height:2831" coordorigin="7228,3943" coordsize="2,2831">
              <v:shape style="position:absolute;left:7228;top:3943;width:2;height:2831" coordorigin="7228,3943" coordsize="0,2831" path="m7228,3943l7228,6774e" filled="f" stroked="t" strokeweight=".75pt" strokecolor="#000000">
                <v:path arrowok="t"/>
              </v:shape>
            </v:group>
            <v:group style="position:absolute;left:7682;top:3928;width:2;height:2847" coordorigin="7682,3928" coordsize="2,2847">
              <v:shape style="position:absolute;left:7682;top:3928;width:2;height:2847" coordorigin="7682,3928" coordsize="0,2847" path="m7682,3928l7682,6774e" filled="f" stroked="t" strokeweight=".75pt" strokecolor="#000000">
                <v:path arrowok="t"/>
              </v:shape>
            </v:group>
            <v:group style="position:absolute;left:8136;top:3973;width:2;height:2801" coordorigin="8136,3973" coordsize="2,2801">
              <v:shape style="position:absolute;left:8136;top:3973;width:2;height:2801" coordorigin="8136,3973" coordsize="0,2801" path="m8136,3973l8136,6774e" filled="f" stroked="t" strokeweight=".75pt" strokecolor="#000000">
                <v:path arrowok="t"/>
              </v:shape>
            </v:group>
            <v:group style="position:absolute;left:8590;top:3943;width:2;height:2831" coordorigin="8590,3943" coordsize="2,2831">
              <v:shape style="position:absolute;left:8590;top:3943;width:2;height:2831" coordorigin="8590,3943" coordsize="0,2831" path="m8590,3943l8590,6774e" filled="f" stroked="t" strokeweight=".75pt" strokecolor="#000000">
                <v:path arrowok="t"/>
              </v:shape>
            </v:group>
            <v:group style="position:absolute;left:9041;top:3973;width:2;height:2801" coordorigin="9041,3973" coordsize="2,2801">
              <v:shape style="position:absolute;left:9041;top:3973;width:2;height:2801" coordorigin="9041,3973" coordsize="0,2801" path="m9041,3973l9041,6774e" filled="f" stroked="t" strokeweight=".75pt" strokecolor="#000000">
                <v:path arrowok="t"/>
              </v:shape>
            </v:group>
            <v:group style="position:absolute;left:9500;top:3943;width:2;height:2831" coordorigin="9500,3943" coordsize="2,2831">
              <v:shape style="position:absolute;left:9500;top:3943;width:2;height:2831" coordorigin="9500,3943" coordsize="0,2831" path="m9500,3943l9500,6774e" filled="f" stroked="t" strokeweight=".75pt" strokecolor="#000000">
                <v:path arrowok="t"/>
              </v:shape>
            </v:group>
            <v:group style="position:absolute;left:9952;top:3958;width:2;height:2817" coordorigin="9952,3958" coordsize="2,2817">
              <v:shape style="position:absolute;left:9952;top:3958;width:2;height:2817" coordorigin="9952,3958" coordsize="0,2817" path="m9952,3958l9952,6774e" filled="f" stroked="t" strokeweight=".75pt" strokecolor="#000000">
                <v:path arrowok="t"/>
              </v:shape>
            </v:group>
            <v:group style="position:absolute;left:10406;top:3943;width:2;height:2831" coordorigin="10406,3943" coordsize="2,2831">
              <v:shape style="position:absolute;left:10406;top:3943;width:2;height:2831" coordorigin="10406,3943" coordsize="0,2831" path="m10406,3943l10406,6774e" filled="f" stroked="t" strokeweight=".75pt" strokecolor="#000000">
                <v:path arrowok="t"/>
              </v:shape>
            </v:group>
            <v:group style="position:absolute;left:853;top:5436;width:10025;height:2" coordorigin="853,5436" coordsize="10025,2">
              <v:shape style="position:absolute;left:853;top:5436;width:10025;height:2" coordorigin="853,5436" coordsize="10025,0" path="m853,5436l10878,5436e" filled="f" stroked="t" strokeweight=".75pt" strokecolor="#000000">
                <v:path arrowok="t"/>
              </v:shape>
            </v:group>
            <v:group style="position:absolute;left:838;top:5890;width:10011;height:2" coordorigin="838,5890" coordsize="10011,2">
              <v:shape style="position:absolute;left:838;top:5890;width:10011;height:2" coordorigin="838,5890" coordsize="10011,0" path="m838,5890l10848,5890e" filled="f" stroked="t" strokeweight=".75pt" strokecolor="#000000">
                <v:path arrowok="t"/>
              </v:shape>
            </v:group>
            <v:group style="position:absolute;left:838;top:6343;width:10025;height:2" coordorigin="838,6343" coordsize="10025,2">
              <v:shape style="position:absolute;left:838;top:6343;width:10025;height:2" coordorigin="838,6343" coordsize="10025,0" path="m838,6343l10862,6343e" filled="f" stroked="t" strokeweight=".75pt" strokecolor="#000000">
                <v:path arrowok="t"/>
              </v:shape>
            </v:group>
            <v:group style="position:absolute;left:1326;top:442;width:2;height:3201" coordorigin="1326,442" coordsize="2,3201">
              <v:shape style="position:absolute;left:1326;top:442;width:2;height:3201" coordorigin="1326,442" coordsize="0,3201" path="m1326,442l1326,3642e" filled="f" stroked="t" strokeweight=".75pt" strokecolor="#000000">
                <v:path arrowok="t"/>
              </v:shape>
            </v:group>
            <v:group style="position:absolute;left:1780;top:442;width:2;height:3201" coordorigin="1780,442" coordsize="2,3201">
              <v:shape style="position:absolute;left:1780;top:442;width:2;height:3201" coordorigin="1780,442" coordsize="0,3201" path="m1780,442l1780,3642e" filled="f" stroked="t" strokeweight=".75pt" strokecolor="#000000">
                <v:path arrowok="t"/>
              </v:shape>
            </v:group>
            <v:group style="position:absolute;left:2234;top:442;width:2;height:3201" coordorigin="2234,442" coordsize="2,3201">
              <v:shape style="position:absolute;left:2234;top:442;width:2;height:3201" coordorigin="2234,442" coordsize="0,3201" path="m2234,442l2234,3642e" filled="f" stroked="t" strokeweight=".75pt" strokecolor="#000000">
                <v:path arrowok="t"/>
              </v:shape>
            </v:group>
            <v:group style="position:absolute;left:2684;top:442;width:2;height:3215" coordorigin="2684,442" coordsize="2,3215">
              <v:shape style="position:absolute;left:2684;top:442;width:2;height:3215" coordorigin="2684,442" coordsize="0,3215" path="m2684,442l2684,3656e" filled="f" stroked="t" strokeweight=".75pt" strokecolor="#000000">
                <v:path arrowok="t"/>
              </v:shape>
            </v:group>
            <v:group style="position:absolute;left:3145;top:442;width:2;height:3215" coordorigin="3145,442" coordsize="2,3215">
              <v:shape style="position:absolute;left:3145;top:442;width:2;height:3215" coordorigin="3145,442" coordsize="0,3215" path="m3145,442l3145,3656e" filled="f" stroked="t" strokeweight=".75pt" strokecolor="#000000">
                <v:path arrowok="t"/>
              </v:shape>
            </v:group>
            <v:group style="position:absolute;left:3596;top:442;width:2;height:3215" coordorigin="3596,442" coordsize="2,3215">
              <v:shape style="position:absolute;left:3596;top:442;width:2;height:3215" coordorigin="3596,442" coordsize="0,3215" path="m3596,442l3596,3656e" filled="f" stroked="t" strokeweight=".75pt" strokecolor="#000000">
                <v:path arrowok="t"/>
              </v:shape>
            </v:group>
            <v:group style="position:absolute;left:4046;top:442;width:2;height:3215" coordorigin="4046,442" coordsize="2,3215">
              <v:shape style="position:absolute;left:4046;top:442;width:2;height:3215" coordorigin="4046,442" coordsize="0,3215" path="m4046,442l4046,3656e" filled="f" stroked="t" strokeweight=".75pt" strokecolor="#000000">
                <v:path arrowok="t"/>
              </v:shape>
            </v:group>
            <v:group style="position:absolute;left:4507;top:442;width:2;height:3215" coordorigin="4507,442" coordsize="2,3215">
              <v:shape style="position:absolute;left:4507;top:442;width:2;height:3215" coordorigin="4507,442" coordsize="0,3215" path="m4507,442l4507,3656e" filled="f" stroked="t" strokeweight=".75pt" strokecolor="#000000">
                <v:path arrowok="t"/>
              </v:shape>
            </v:group>
            <v:group style="position:absolute;left:6320;top:442;width:2;height:3215" coordorigin="6320,442" coordsize="2,3215">
              <v:shape style="position:absolute;left:6320;top:442;width:2;height:3215" coordorigin="6320,442" coordsize="0,3215" path="m6320,442l6320,3656e" filled="f" stroked="t" strokeweight=".75pt" strokecolor="#000000">
                <v:path arrowok="t"/>
              </v:shape>
            </v:group>
            <v:group style="position:absolute;left:6774;top:442;width:2;height:3215" coordorigin="6774,442" coordsize="2,3215">
              <v:shape style="position:absolute;left:6774;top:442;width:2;height:3215" coordorigin="6774,442" coordsize="0,3215" path="m6774,442l6774,3656e" filled="f" stroked="t" strokeweight=".75pt" strokecolor="#000000">
                <v:path arrowok="t"/>
              </v:shape>
            </v:group>
            <v:group style="position:absolute;left:7228;top:442;width:2;height:3215" coordorigin="7228,442" coordsize="2,3215">
              <v:shape style="position:absolute;left:7228;top:442;width:2;height:3215" coordorigin="7228,442" coordsize="0,3215" path="m7228,442l7228,3656e" filled="f" stroked="t" strokeweight=".75pt" strokecolor="#000000">
                <v:path arrowok="t"/>
              </v:shape>
            </v:group>
            <v:group style="position:absolute;left:7682;top:442;width:2;height:3215" coordorigin="7682,442" coordsize="2,3215">
              <v:shape style="position:absolute;left:7682;top:442;width:2;height:3215" coordorigin="7682,442" coordsize="0,3215" path="m7682,442l7682,3656e" filled="f" stroked="t" strokeweight=".75pt" strokecolor="#000000">
                <v:path arrowok="t"/>
              </v:shape>
            </v:group>
            <v:group style="position:absolute;left:8136;top:442;width:2;height:3215" coordorigin="8136,442" coordsize="2,3215">
              <v:shape style="position:absolute;left:8136;top:442;width:2;height:3215" coordorigin="8136,442" coordsize="0,3215" path="m8136,442l8136,3656e" filled="f" stroked="t" strokeweight=".75pt" strokecolor="#000000">
                <v:path arrowok="t"/>
              </v:shape>
            </v:group>
            <v:group style="position:absolute;left:8590;top:442;width:2;height:3215" coordorigin="8590,442" coordsize="2,3215">
              <v:shape style="position:absolute;left:8590;top:442;width:2;height:3215" coordorigin="8590,442" coordsize="0,3215" path="m8590,442l8590,3656e" filled="f" stroked="t" strokeweight=".75pt" strokecolor="#000000">
                <v:path arrowok="t"/>
              </v:shape>
            </v:group>
            <v:group style="position:absolute;left:9041;top:442;width:2;height:3215" coordorigin="9041,442" coordsize="2,3215">
              <v:shape style="position:absolute;left:9041;top:442;width:2;height:3215" coordorigin="9041,442" coordsize="0,3215" path="m9041,442l9041,3656e" filled="f" stroked="t" strokeweight=".75pt" strokecolor="#000000">
                <v:path arrowok="t"/>
              </v:shape>
            </v:group>
            <v:group style="position:absolute;left:9500;top:442;width:2;height:3215" coordorigin="9500,442" coordsize="2,3215">
              <v:shape style="position:absolute;left:9500;top:442;width:2;height:3215" coordorigin="9500,442" coordsize="0,3215" path="m9500,442l9500,3656e" filled="f" stroked="t" strokeweight=".75pt" strokecolor="#000000">
                <v:path arrowok="t"/>
              </v:shape>
            </v:group>
            <v:group style="position:absolute;left:9952;top:442;width:2;height:3215" coordorigin="9952,442" coordsize="2,3215">
              <v:shape style="position:absolute;left:9952;top:442;width:2;height:3215" coordorigin="9952,442" coordsize="0,3215" path="m9952,442l9952,3656e" filled="f" stroked="t" strokeweight=".75pt" strokecolor="#000000">
                <v:path arrowok="t"/>
              </v:shape>
            </v:group>
            <v:group style="position:absolute;left:10406;top:442;width:2;height:3215" coordorigin="10406,442" coordsize="2,3215">
              <v:shape style="position:absolute;left:10406;top:442;width:2;height:3215" coordorigin="10406,442" coordsize="0,3215" path="m10406,442l10406,3656e" filled="f" stroked="t" strokeweight=".75pt" strokecolor="#000000">
                <v:path arrowok="t"/>
              </v:shape>
            </v:group>
            <v:group style="position:absolute;left:838;top:442;width:10041;height:2" coordorigin="838,442" coordsize="10041,2">
              <v:shape style="position:absolute;left:838;top:442;width:10041;height:2" coordorigin="838,442" coordsize="10041,0" path="m838,442l10878,442e" filled="f" stroked="t" strokeweight=".75pt" strokecolor="#000000">
                <v:path arrowok="t"/>
              </v:shape>
            </v:group>
            <v:group style="position:absolute;left:838;top:2712;width:10041;height:2" coordorigin="838,2712" coordsize="10041,2">
              <v:shape style="position:absolute;left:838;top:2712;width:10041;height:2" coordorigin="838,2712" coordsize="10041,0" path="m838,2712l10878,2712e" filled="f" stroked="t" strokeweight=".75pt" strokecolor="#000000">
                <v:path arrowok="t"/>
              </v:shape>
            </v:group>
            <v:group style="position:absolute;left:853;top:3166;width:10025;height:2" coordorigin="853,3166" coordsize="10025,2">
              <v:shape style="position:absolute;left:853;top:3166;width:10025;height:2" coordorigin="853,3166" coordsize="10025,0" path="m853,3166l10878,3166e" filled="f" stroked="t" strokeweight=".75pt" strokecolor="#000000">
                <v:path arrowok="t"/>
              </v:shape>
            </v:group>
            <v:group style="position:absolute;left:838;top:4528;width:10041;height:2" coordorigin="838,4528" coordsize="10041,2">
              <v:shape style="position:absolute;left:838;top:4528;width:10041;height:2" coordorigin="838,4528" coordsize="10041,0" path="m838,4528l10878,4528e" filled="f" stroked="t" strokeweight=".75pt" strokecolor="#000000">
                <v:path arrowok="t"/>
              </v:shape>
            </v:group>
            <v:group style="position:absolute;left:853;top:4981;width:10025;height:2" coordorigin="853,4981" coordsize="10025,2">
              <v:shape style="position:absolute;left:853;top:4981;width:10025;height:2" coordorigin="853,4981" coordsize="10025,0" path="m853,4981l10878,4981e" filled="f" stroked="t" strokeweight=".75pt" strokecolor="#000000">
                <v:path arrowok="t"/>
              </v:shape>
            </v:group>
            <v:group style="position:absolute;left:838;top:895;width:10041;height:2" coordorigin="838,895" coordsize="10041,2">
              <v:shape style="position:absolute;left:838;top:895;width:10041;height:2" coordorigin="838,895" coordsize="10041,0" path="m838,895l10878,895e" filled="f" stroked="t" strokeweight=".75pt" strokecolor="#000000">
                <v:path arrowok="t"/>
              </v:shape>
            </v:group>
            <v:group style="position:absolute;left:853;top:1350;width:10025;height:2" coordorigin="853,1350" coordsize="10025,2">
              <v:shape style="position:absolute;left:853;top:1350;width:10025;height:2" coordorigin="853,1350" coordsize="10025,0" path="m853,1350l10878,1350e" filled="f" stroked="t" strokeweight=".75pt" strokecolor="#000000">
                <v:path arrowok="t"/>
              </v:shape>
            </v:group>
            <v:group style="position:absolute;left:883;top:1804;width:9995;height:2" coordorigin="883,1804" coordsize="9995,2">
              <v:shape style="position:absolute;left:883;top:1804;width:9995;height:2" coordorigin="883,1804" coordsize="9995,0" path="m883,1804l10878,1804e" filled="f" stroked="t" strokeweight=".75pt" strokecolor="#000000">
                <v:path arrowok="t"/>
              </v:shape>
            </v:group>
            <v:group style="position:absolute;left:853;top:2257;width:10025;height:2" coordorigin="853,2257" coordsize="10025,2">
              <v:shape style="position:absolute;left:853;top:2257;width:10025;height:2" coordorigin="853,2257" coordsize="10025,0" path="m853,2257l10878,2257e" filled="f" stroked="t" strokeweight=".75pt" strokecolor="#000000">
                <v:path arrowok="t"/>
              </v:shape>
            </v:group>
            <v:group style="position:absolute;left:883;top:-12;width:9951;height:454" coordorigin="883,-12" coordsize="9951,454">
              <v:shape style="position:absolute;left:883;top:-12;width:9951;height:454" coordorigin="883,-12" coordsize="9951,454" path="m883,442l10834,442,10834,-12,883,-12,883,442xe" filled="t" fillcolor="#FFFFFF" stroked="f">
                <v:path arrowok="t"/>
                <v:fill type="solid"/>
              </v:shape>
            </v:group>
            <v:group style="position:absolute;left:883;top:-12;width:9950;height:454" coordorigin="883,-12" coordsize="9950,454">
              <v:shape style="position:absolute;left:883;top:-12;width:9950;height:454" coordorigin="883,-12" coordsize="9950,454" path="m10832,-12l883,-12,883,442,10832,442,10832,-12xe" filled="f" stroked="t" strokeweight=".75pt" strokecolor="#000000">
                <v:path arrowok="t"/>
              </v:shape>
            </v:group>
            <v:group style="position:absolute;left:838;top:6782;width:10037;height:2" coordorigin="838,6782" coordsize="10037,2">
              <v:shape style="position:absolute;left:838;top:6782;width:10037;height:2" coordorigin="838,6782" coordsize="10037,0" path="m838,6782l10874,6782e" filled="f" stroked="t" strokeweight="3pt" strokecolor="#000000">
                <v:path arrowok="t"/>
              </v:shape>
            </v:group>
            <v:group style="position:absolute;left:4958;top:408;width:2;height:3249" coordorigin="4958,408" coordsize="2,3249">
              <v:shape style="position:absolute;left:4958;top:408;width:2;height:3249" coordorigin="4958,408" coordsize="0,3249" path="m4958,408l4958,3656e" filled="f" stroked="t" strokeweight=".75pt" strokecolor="#000000">
                <v:path arrowok="t"/>
              </v:shape>
            </v:group>
            <v:group style="position:absolute;left:4958;top:3943;width:2;height:2831" coordorigin="4958,3943" coordsize="2,2831">
              <v:shape style="position:absolute;left:4958;top:3943;width:2;height:2831" coordorigin="4958,3943" coordsize="0,2831" path="m4958,3943l4958,6774e" filled="f" stroked="t" strokeweight=".75pt" strokecolor="#000000">
                <v:path arrowok="t"/>
              </v:shape>
            </v:group>
            <v:group style="position:absolute;left:838;top:4074;width:10041;height:2" coordorigin="838,4074" coordsize="10041,2">
              <v:shape style="position:absolute;left:838;top:4074;width:10041;height:2" coordorigin="838,4074" coordsize="10041,0" path="m838,4074l10878,4074e" filled="f" stroked="t" strokeweight=".75pt" strokecolor="#000000">
                <v:path arrowok="t"/>
              </v:shape>
            </v:group>
            <v:group style="position:absolute;left:5866;top:452;width:2;height:6322" coordorigin="5866,452" coordsize="2,6322">
              <v:shape style="position:absolute;left:5866;top:452;width:2;height:6322" coordorigin="5866,452" coordsize="0,6322" path="m5866,452l5866,6774e" filled="f" stroked="t" strokeweight="3pt" strokecolor="#808080">
                <v:path arrowok="t"/>
              </v:shape>
            </v:group>
            <v:group style="position:absolute;left:5412;top:438;width:2;height:3219" coordorigin="5412,438" coordsize="2,3219">
              <v:shape style="position:absolute;left:5412;top:438;width:2;height:3219" coordorigin="5412,438" coordsize="0,3219" path="m5412,438l5412,3656e" filled="f" stroked="t" strokeweight=".75pt" strokecolor="#000000">
                <v:path arrowok="t"/>
              </v:shape>
            </v:group>
            <v:group style="position:absolute;left:5412;top:3943;width:2;height:2831" coordorigin="5412,3943" coordsize="2,2831">
              <v:shape style="position:absolute;left:5412;top:3943;width:2;height:2831" coordorigin="5412,3943" coordsize="0,2831" path="m5412,3943l5412,6774e" filled="f" stroked="t" strokeweight=".75pt" strokecolor="#000000">
                <v:path arrowok="t"/>
              </v:shape>
            </v:group>
            <v:group style="position:absolute;left:838;top:3619;width:10025;height:2" coordorigin="838,3619" coordsize="10025,2">
              <v:shape style="position:absolute;left:838;top:3619;width:10025;height:2" coordorigin="838,3619" coordsize="10025,0" path="m838,3619l10862,3619e" filled="f" stroked="t" strokeweight="3pt" strokecolor="#808080">
                <v:path arrowok="t"/>
              </v:shape>
            </v:group>
            <v:group style="position:absolute;left:4500;top:2293;width:465;height:870" coordorigin="4500,2293" coordsize="465,870">
              <v:shape style="position:absolute;left:4500;top:2293;width:465;height:870" coordorigin="4500,2293" coordsize="465,870" path="m4500,3163l4964,2293e" filled="f" stroked="t" strokeweight="3pt" strokecolor="#0000FF">
                <v:path arrowok="t"/>
              </v:shape>
            </v:group>
            <v:group style="position:absolute;left:4020;top:2279;width:930;height:465" coordorigin="4020,2279" coordsize="930,465">
              <v:shape style="position:absolute;left:4020;top:2279;width:930;height:465" coordorigin="4020,2279" coordsize="930,465" path="m4950,2279l4020,2743e" filled="f" stroked="t" strokeweight="3pt" strokecolor="#0000FF">
                <v:path arrowok="t"/>
              </v:shape>
            </v:group>
            <v:group style="position:absolute;left:3120;top:2279;width:930;height:450" coordorigin="3120,2279" coordsize="930,450">
              <v:shape style="position:absolute;left:3120;top:2279;width:930;height:450" coordorigin="3120,2279" coordsize="930,450" path="m4050,2729l3120,2279e" filled="f" stroked="t" strokeweight="3pt" strokecolor="#0000FF">
                <v:path arrowok="t"/>
              </v:shape>
            </v:group>
            <v:group style="position:absolute;left:3134;top:2263;width:466;height:886" coordorigin="3134,2263" coordsize="466,886">
              <v:shape style="position:absolute;left:3134;top:2263;width:466;height:886" coordorigin="3134,2263" coordsize="466,886" path="m3134,2263l3600,3149e" filled="f" stroked="t" strokeweight="3pt" strokecolor="#0000FF">
                <v:path arrowok="t"/>
              </v:shape>
            </v:group>
            <v:group style="position:absolute;left:3600;top:3163;width:930;height:2" coordorigin="3600,3163" coordsize="930,2">
              <v:shape style="position:absolute;left:3600;top:3163;width:930;height:2" coordorigin="3600,3163" coordsize="930,0" path="m3600,3163l4530,3163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Q2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= 0.</w:t>
      </w:r>
      <w:r>
        <w:rPr>
          <w:b w:val="0"/>
        </w:rPr>
      </w:r>
    </w:p>
    <w:p>
      <w:pPr>
        <w:spacing w:line="140" w:lineRule="exact" w:before="2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right="5276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255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right="5255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16" w:right="5240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50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right="5233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80" w:lineRule="exact" w:before="1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10" w:h="16840"/>
          <w:pgMar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57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932" w:val="left" w:leader="none"/>
          <w:tab w:pos="1406" w:val="left" w:leader="none"/>
          <w:tab w:pos="1847" w:val="left" w:leader="none"/>
          <w:tab w:pos="2318" w:val="left" w:leader="none"/>
          <w:tab w:pos="2745" w:val="left" w:leader="none"/>
          <w:tab w:pos="3217" w:val="left" w:leader="none"/>
          <w:tab w:pos="3687" w:val="left" w:leader="none"/>
          <w:tab w:pos="4127" w:val="left" w:leader="none"/>
          <w:tab w:pos="4523" w:val="left" w:leader="none"/>
        </w:tabs>
        <w:spacing w:line="240" w:lineRule="auto" w:before="93"/>
        <w:ind w:left="484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811" w:space="40"/>
            <w:col w:w="4309" w:space="40"/>
            <w:col w:w="5330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79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after="0" w:line="240" w:lineRule="auto"/>
        <w:jc w:val="center"/>
        <w:sectPr>
          <w:type w:val="continuous"/>
          <w:pgSz w:w="11910" w:h="16840"/>
          <w:pgMar w:top="960" w:bottom="280" w:left="600" w:right="780"/>
        </w:sectPr>
      </w:pPr>
    </w:p>
    <w:p>
      <w:pPr>
        <w:spacing w:line="180" w:lineRule="exact" w:before="4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125" w:val="left" w:leader="none"/>
        </w:tabs>
        <w:spacing w:line="240" w:lineRule="auto"/>
        <w:ind w:right="0"/>
        <w:jc w:val="left"/>
        <w:rPr>
          <w:b w:val="0"/>
          <w:bCs w:val="0"/>
        </w:rPr>
      </w:pPr>
      <w:r>
        <w:rPr/>
        <w:pict>
          <v:group style="position:absolute;margin-left:38.880001pt;margin-top:-2.935845pt;width:504.85pt;height:345.25pt;mso-position-horizontal-relative:page;mso-position-vertical-relative:paragraph;z-index:-1348" coordorigin="778,-59" coordsize="10097,6905">
            <v:group style="position:absolute;left:842;top:-13;width:2;height:6814" coordorigin="842,-13" coordsize="2,6814">
              <v:shape style="position:absolute;left:842;top:-13;width:2;height:6814" coordorigin="842,-13" coordsize="0,6814" path="m842,-13l842,6800e" filled="f" stroked="t" strokeweight="3pt" strokecolor="#000000">
                <v:path arrowok="t"/>
              </v:shape>
            </v:group>
            <v:group style="position:absolute;left:10830;top:-13;width:2;height:6830" coordorigin="10830,-13" coordsize="2,6830">
              <v:shape style="position:absolute;left:10830;top:-13;width:2;height:6830" coordorigin="10830,-13" coordsize="0,6830" path="m10830,-13l10830,6816e" filled="f" stroked="t" strokeweight="3pt" strokecolor="#000000">
                <v:path arrowok="t"/>
              </v:shape>
            </v:group>
            <v:group style="position:absolute;left:808;top:-29;width:10023;height:16" coordorigin="808,-29" coordsize="10023,16">
              <v:shape style="position:absolute;left:808;top:-29;width:10023;height:16" coordorigin="808,-29" coordsize="10023,16" path="m808,-29l10830,-13e" filled="f" stroked="t" strokeweight="3pt" strokecolor="#000000">
                <v:path arrowok="t"/>
              </v:shape>
            </v:group>
            <v:group style="position:absolute;left:1296;top:3961;width:2;height:2810" coordorigin="1296,3961" coordsize="2,2810">
              <v:shape style="position:absolute;left:1296;top:3961;width:2;height:2810" coordorigin="1296,3961" coordsize="0,2810" path="m1296,3961l1296,6770e" filled="f" stroked="t" strokeweight=".75pt" strokecolor="#000000">
                <v:path arrowok="t"/>
              </v:shape>
            </v:group>
            <v:group style="position:absolute;left:1750;top:3976;width:2;height:2798" coordorigin="1750,3976" coordsize="2,2798">
              <v:shape style="position:absolute;left:1750;top:3976;width:2;height:2798" coordorigin="1750,3976" coordsize="0,2798" path="m1750,3976l1750,6773e" filled="f" stroked="t" strokeweight=".75pt" strokecolor="#000000">
                <v:path arrowok="t"/>
              </v:shape>
            </v:group>
            <v:group style="position:absolute;left:2204;top:3946;width:2;height:2828" coordorigin="2204,3946" coordsize="2,2828">
              <v:shape style="position:absolute;left:2204;top:3946;width:2;height:2828" coordorigin="2204,3946" coordsize="0,2828" path="m2204,3946l2204,6773e" filled="f" stroked="t" strokeweight=".75pt" strokecolor="#000000">
                <v:path arrowok="t"/>
              </v:shape>
            </v:group>
            <v:group style="position:absolute;left:2654;top:3976;width:2;height:2798" coordorigin="2654,3976" coordsize="2,2798">
              <v:shape style="position:absolute;left:2654;top:3976;width:2;height:2798" coordorigin="2654,3976" coordsize="0,2798" path="m2654,3976l2654,6773e" filled="f" stroked="t" strokeweight=".75pt" strokecolor="#000000">
                <v:path arrowok="t"/>
              </v:shape>
            </v:group>
            <v:group style="position:absolute;left:3115;top:3946;width:2;height:2828" coordorigin="3115,3946" coordsize="2,2828">
              <v:shape style="position:absolute;left:3115;top:3946;width:2;height:2828" coordorigin="3115,3946" coordsize="0,2828" path="m3115,3946l3115,6773e" filled="f" stroked="t" strokeweight=".75pt" strokecolor="#000000">
                <v:path arrowok="t"/>
              </v:shape>
            </v:group>
            <v:group style="position:absolute;left:3566;top:3961;width:2;height:2812" coordorigin="3566,3961" coordsize="2,2812">
              <v:shape style="position:absolute;left:3566;top:3961;width:2;height:2812" coordorigin="3566,3961" coordsize="0,2812" path="m3566,3961l3566,6773e" filled="f" stroked="t" strokeweight=".75pt" strokecolor="#000000">
                <v:path arrowok="t"/>
              </v:shape>
            </v:group>
            <v:group style="position:absolute;left:4016;top:3961;width:2;height:2812" coordorigin="4016,3961" coordsize="2,2812">
              <v:shape style="position:absolute;left:4016;top:3961;width:2;height:2812" coordorigin="4016,3961" coordsize="0,2812" path="m4016,3961l4016,6773e" filled="f" stroked="t" strokeweight=".75pt" strokecolor="#000000">
                <v:path arrowok="t"/>
              </v:shape>
            </v:group>
            <v:group style="position:absolute;left:4477;top:3976;width:2;height:2798" coordorigin="4477,3976" coordsize="2,2798">
              <v:shape style="position:absolute;left:4477;top:3976;width:2;height:2798" coordorigin="4477,3976" coordsize="0,2798" path="m4477,3976l4477,6773e" filled="f" stroked="t" strokeweight=".75pt" strokecolor="#000000">
                <v:path arrowok="t"/>
              </v:shape>
            </v:group>
            <v:group style="position:absolute;left:6290;top:3946;width:2;height:2828" coordorigin="6290,3946" coordsize="2,2828">
              <v:shape style="position:absolute;left:6290;top:3946;width:2;height:2828" coordorigin="6290,3946" coordsize="0,2828" path="m6290,3946l6290,6773e" filled="f" stroked="t" strokeweight=".75pt" strokecolor="#000000">
                <v:path arrowok="t"/>
              </v:shape>
            </v:group>
            <v:group style="position:absolute;left:6744;top:3976;width:2;height:2798" coordorigin="6744,3976" coordsize="2,2798">
              <v:shape style="position:absolute;left:6744;top:3976;width:2;height:2798" coordorigin="6744,3976" coordsize="0,2798" path="m6744,3976l6744,6773e" filled="f" stroked="t" strokeweight=".75pt" strokecolor="#000000">
                <v:path arrowok="t"/>
              </v:shape>
            </v:group>
            <v:group style="position:absolute;left:7198;top:3961;width:2;height:2812" coordorigin="7198,3961" coordsize="2,2812">
              <v:shape style="position:absolute;left:7198;top:3961;width:2;height:2812" coordorigin="7198,3961" coordsize="0,2812" path="m7198,3961l7198,6773e" filled="f" stroked="t" strokeweight=".75pt" strokecolor="#000000">
                <v:path arrowok="t"/>
              </v:shape>
            </v:group>
            <v:group style="position:absolute;left:7652;top:3946;width:2;height:2828" coordorigin="7652,3946" coordsize="2,2828">
              <v:shape style="position:absolute;left:7652;top:3946;width:2;height:2828" coordorigin="7652,3946" coordsize="0,2828" path="m7652,3946l7652,6773e" filled="f" stroked="t" strokeweight=".75pt" strokecolor="#000000">
                <v:path arrowok="t"/>
              </v:shape>
            </v:group>
            <v:group style="position:absolute;left:8106;top:3991;width:2;height:2782" coordorigin="8106,3991" coordsize="2,2782">
              <v:shape style="position:absolute;left:8106;top:3991;width:2;height:2782" coordorigin="8106,3991" coordsize="0,2782" path="m8106,3991l8106,6773e" filled="f" stroked="t" strokeweight=".75pt" strokecolor="#000000">
                <v:path arrowok="t"/>
              </v:shape>
            </v:group>
            <v:group style="position:absolute;left:8560;top:3961;width:2;height:2812" coordorigin="8560,3961" coordsize="2,2812">
              <v:shape style="position:absolute;left:8560;top:3961;width:2;height:2812" coordorigin="8560,3961" coordsize="0,2812" path="m8560,3961l8560,6773e" filled="f" stroked="t" strokeweight=".75pt" strokecolor="#000000">
                <v:path arrowok="t"/>
              </v:shape>
            </v:group>
            <v:group style="position:absolute;left:9011;top:3991;width:2;height:2782" coordorigin="9011,3991" coordsize="2,2782">
              <v:shape style="position:absolute;left:9011;top:3991;width:2;height:2782" coordorigin="9011,3991" coordsize="0,2782" path="m9011,3991l9011,6773e" filled="f" stroked="t" strokeweight=".75pt" strokecolor="#000000">
                <v:path arrowok="t"/>
              </v:shape>
            </v:group>
            <v:group style="position:absolute;left:9470;top:3961;width:2;height:2812" coordorigin="9470,3961" coordsize="2,2812">
              <v:shape style="position:absolute;left:9470;top:3961;width:2;height:2812" coordorigin="9470,3961" coordsize="0,2812" path="m9470,3961l9470,6773e" filled="f" stroked="t" strokeweight=".75pt" strokecolor="#000000">
                <v:path arrowok="t"/>
              </v:shape>
            </v:group>
            <v:group style="position:absolute;left:9922;top:3976;width:2;height:2798" coordorigin="9922,3976" coordsize="2,2798">
              <v:shape style="position:absolute;left:9922;top:3976;width:2;height:2798" coordorigin="9922,3976" coordsize="0,2798" path="m9922,3976l9922,6773e" filled="f" stroked="t" strokeweight=".75pt" strokecolor="#000000">
                <v:path arrowok="t"/>
              </v:shape>
            </v:group>
            <v:group style="position:absolute;left:10376;top:3961;width:2;height:2812" coordorigin="10376,3961" coordsize="2,2812">
              <v:shape style="position:absolute;left:10376;top:3961;width:2;height:2812" coordorigin="10376,3961" coordsize="0,2812" path="m10376,3961l10376,6773e" filled="f" stroked="t" strokeweight=".75pt" strokecolor="#000000">
                <v:path arrowok="t"/>
              </v:shape>
            </v:group>
            <v:group style="position:absolute;left:823;top:5435;width:10025;height:2" coordorigin="823,5435" coordsize="10025,2">
              <v:shape style="position:absolute;left:823;top:5435;width:10025;height:2" coordorigin="823,5435" coordsize="10025,0" path="m823,5435l10848,5435e" filled="f" stroked="t" strokeweight=".75pt" strokecolor="#000000">
                <v:path arrowok="t"/>
              </v:shape>
            </v:group>
            <v:group style="position:absolute;left:808;top:5888;width:10011;height:2" coordorigin="808,5888" coordsize="10011,2">
              <v:shape style="position:absolute;left:808;top:5888;width:10011;height:2" coordorigin="808,5888" coordsize="10011,0" path="m808,5888l10818,5888e" filled="f" stroked="t" strokeweight=".75pt" strokecolor="#000000">
                <v:path arrowok="t"/>
              </v:shape>
            </v:group>
            <v:group style="position:absolute;left:808;top:6342;width:10025;height:2" coordorigin="808,6342" coordsize="10025,2">
              <v:shape style="position:absolute;left:808;top:6342;width:10025;height:2" coordorigin="808,6342" coordsize="10025,0" path="m808,6342l10832,6342e" filled="f" stroked="t" strokeweight=".75pt" strokecolor="#000000">
                <v:path arrowok="t"/>
              </v:shape>
            </v:group>
            <v:group style="position:absolute;left:1296;top:440;width:2;height:3220" coordorigin="1296,440" coordsize="2,3220">
              <v:shape style="position:absolute;left:1296;top:440;width:2;height:3220" coordorigin="1296,440" coordsize="0,3220" path="m1296,440l1296,3660e" filled="f" stroked="t" strokeweight=".75pt" strokecolor="#000000">
                <v:path arrowok="t"/>
              </v:shape>
            </v:group>
            <v:group style="position:absolute;left:1750;top:440;width:2;height:3220" coordorigin="1750,440" coordsize="2,3220">
              <v:shape style="position:absolute;left:1750;top:440;width:2;height:3220" coordorigin="1750,440" coordsize="0,3220" path="m1750,440l1750,3660e" filled="f" stroked="t" strokeweight=".75pt" strokecolor="#000000">
                <v:path arrowok="t"/>
              </v:shape>
            </v:group>
            <v:group style="position:absolute;left:2204;top:440;width:2;height:3220" coordorigin="2204,440" coordsize="2,3220">
              <v:shape style="position:absolute;left:2204;top:440;width:2;height:3220" coordorigin="2204,440" coordsize="0,3220" path="m2204,440l2204,3660e" filled="f" stroked="t" strokeweight=".75pt" strokecolor="#000000">
                <v:path arrowok="t"/>
              </v:shape>
            </v:group>
            <v:group style="position:absolute;left:2654;top:440;width:2;height:3234" coordorigin="2654,440" coordsize="2,3234">
              <v:shape style="position:absolute;left:2654;top:440;width:2;height:3234" coordorigin="2654,440" coordsize="0,3234" path="m2654,440l2654,3674e" filled="f" stroked="t" strokeweight=".75pt" strokecolor="#000000">
                <v:path arrowok="t"/>
              </v:shape>
            </v:group>
            <v:group style="position:absolute;left:3115;top:440;width:2;height:3234" coordorigin="3115,440" coordsize="2,3234">
              <v:shape style="position:absolute;left:3115;top:440;width:2;height:3234" coordorigin="3115,440" coordsize="0,3234" path="m3115,440l3115,3674e" filled="f" stroked="t" strokeweight=".75pt" strokecolor="#000000">
                <v:path arrowok="t"/>
              </v:shape>
            </v:group>
            <v:group style="position:absolute;left:3566;top:440;width:2;height:3234" coordorigin="3566,440" coordsize="2,3234">
              <v:shape style="position:absolute;left:3566;top:440;width:2;height:3234" coordorigin="3566,440" coordsize="0,3234" path="m3566,440l3566,3674e" filled="f" stroked="t" strokeweight=".75pt" strokecolor="#000000">
                <v:path arrowok="t"/>
              </v:shape>
            </v:group>
            <v:group style="position:absolute;left:4016;top:440;width:2;height:3234" coordorigin="4016,440" coordsize="2,3234">
              <v:shape style="position:absolute;left:4016;top:440;width:2;height:3234" coordorigin="4016,440" coordsize="0,3234" path="m4016,440l4016,3674e" filled="f" stroked="t" strokeweight=".75pt" strokecolor="#000000">
                <v:path arrowok="t"/>
              </v:shape>
            </v:group>
            <v:group style="position:absolute;left:4477;top:440;width:2;height:3234" coordorigin="4477,440" coordsize="2,3234">
              <v:shape style="position:absolute;left:4477;top:440;width:2;height:3234" coordorigin="4477,440" coordsize="0,3234" path="m4477,440l4477,3674e" filled="f" stroked="t" strokeweight=".75pt" strokecolor="#000000">
                <v:path arrowok="t"/>
              </v:shape>
            </v:group>
            <v:group style="position:absolute;left:6290;top:440;width:2;height:3234" coordorigin="6290,440" coordsize="2,3234">
              <v:shape style="position:absolute;left:6290;top:440;width:2;height:3234" coordorigin="6290,440" coordsize="0,3234" path="m6290,440l6290,3674e" filled="f" stroked="t" strokeweight=".75pt" strokecolor="#000000">
                <v:path arrowok="t"/>
              </v:shape>
            </v:group>
            <v:group style="position:absolute;left:6744;top:440;width:2;height:3234" coordorigin="6744,440" coordsize="2,3234">
              <v:shape style="position:absolute;left:6744;top:440;width:2;height:3234" coordorigin="6744,440" coordsize="0,3234" path="m6744,440l6744,3674e" filled="f" stroked="t" strokeweight=".75pt" strokecolor="#000000">
                <v:path arrowok="t"/>
              </v:shape>
            </v:group>
            <v:group style="position:absolute;left:7198;top:440;width:2;height:3234" coordorigin="7198,440" coordsize="2,3234">
              <v:shape style="position:absolute;left:7198;top:440;width:2;height:3234" coordorigin="7198,440" coordsize="0,3234" path="m7198,440l7198,3674e" filled="f" stroked="t" strokeweight=".75pt" strokecolor="#000000">
                <v:path arrowok="t"/>
              </v:shape>
            </v:group>
            <v:group style="position:absolute;left:7652;top:440;width:2;height:3234" coordorigin="7652,440" coordsize="2,3234">
              <v:shape style="position:absolute;left:7652;top:440;width:2;height:3234" coordorigin="7652,440" coordsize="0,3234" path="m7652,440l7652,3674e" filled="f" stroked="t" strokeweight=".75pt" strokecolor="#000000">
                <v:path arrowok="t"/>
              </v:shape>
            </v:group>
            <v:group style="position:absolute;left:8106;top:440;width:2;height:3234" coordorigin="8106,440" coordsize="2,3234">
              <v:shape style="position:absolute;left:8106;top:440;width:2;height:3234" coordorigin="8106,440" coordsize="0,3234" path="m8106,440l8106,3674e" filled="f" stroked="t" strokeweight=".75pt" strokecolor="#000000">
                <v:path arrowok="t"/>
              </v:shape>
            </v:group>
            <v:group style="position:absolute;left:8560;top:440;width:2;height:3234" coordorigin="8560,440" coordsize="2,3234">
              <v:shape style="position:absolute;left:8560;top:440;width:2;height:3234" coordorigin="8560,440" coordsize="0,3234" path="m8560,440l8560,3674e" filled="f" stroked="t" strokeweight=".75pt" strokecolor="#000000">
                <v:path arrowok="t"/>
              </v:shape>
            </v:group>
            <v:group style="position:absolute;left:9011;top:440;width:2;height:3234" coordorigin="9011,440" coordsize="2,3234">
              <v:shape style="position:absolute;left:9011;top:440;width:2;height:3234" coordorigin="9011,440" coordsize="0,3234" path="m9011,440l9011,3674e" filled="f" stroked="t" strokeweight=".75pt" strokecolor="#000000">
                <v:path arrowok="t"/>
              </v:shape>
            </v:group>
            <v:group style="position:absolute;left:9470;top:440;width:2;height:3234" coordorigin="9470,440" coordsize="2,3234">
              <v:shape style="position:absolute;left:9470;top:440;width:2;height:3234" coordorigin="9470,440" coordsize="0,3234" path="m9470,440l9470,3674e" filled="f" stroked="t" strokeweight=".75pt" strokecolor="#000000">
                <v:path arrowok="t"/>
              </v:shape>
            </v:group>
            <v:group style="position:absolute;left:9922;top:440;width:2;height:3234" coordorigin="9922,440" coordsize="2,3234">
              <v:shape style="position:absolute;left:9922;top:440;width:2;height:3234" coordorigin="9922,440" coordsize="0,3234" path="m9922,440l9922,3674e" filled="f" stroked="t" strokeweight=".75pt" strokecolor="#000000">
                <v:path arrowok="t"/>
              </v:shape>
            </v:group>
            <v:group style="position:absolute;left:10376;top:440;width:2;height:3234" coordorigin="10376,440" coordsize="2,3234">
              <v:shape style="position:absolute;left:10376;top:440;width:2;height:3234" coordorigin="10376,440" coordsize="0,3234" path="m10376,440l10376,3674e" filled="f" stroked="t" strokeweight=".75pt" strokecolor="#000000">
                <v:path arrowok="t"/>
              </v:shape>
            </v:group>
            <v:group style="position:absolute;left:808;top:440;width:10041;height:2" coordorigin="808,440" coordsize="10041,2">
              <v:shape style="position:absolute;left:808;top:440;width:10041;height:2" coordorigin="808,440" coordsize="10041,0" path="m808,440l10848,440e" filled="f" stroked="t" strokeweight=".75pt" strokecolor="#000000">
                <v:path arrowok="t"/>
              </v:shape>
            </v:group>
            <v:group style="position:absolute;left:808;top:2711;width:10041;height:2" coordorigin="808,2711" coordsize="10041,2">
              <v:shape style="position:absolute;left:808;top:2711;width:10041;height:2" coordorigin="808,2711" coordsize="10041,0" path="m808,2711l10848,2711e" filled="f" stroked="t" strokeweight=".75pt" strokecolor="#000000">
                <v:path arrowok="t"/>
              </v:shape>
            </v:group>
            <v:group style="position:absolute;left:823;top:3164;width:10025;height:2" coordorigin="823,3164" coordsize="10025,2">
              <v:shape style="position:absolute;left:823;top:3164;width:10025;height:2" coordorigin="823,3164" coordsize="10025,0" path="m823,3164l10848,3164e" filled="f" stroked="t" strokeweight=".75pt" strokecolor="#000000">
                <v:path arrowok="t"/>
              </v:shape>
            </v:group>
            <v:group style="position:absolute;left:808;top:4526;width:10041;height:2" coordorigin="808,4526" coordsize="10041,2">
              <v:shape style="position:absolute;left:808;top:4526;width:10041;height:2" coordorigin="808,4526" coordsize="10041,0" path="m808,4526l10848,4526e" filled="f" stroked="t" strokeweight=".75pt" strokecolor="#000000">
                <v:path arrowok="t"/>
              </v:shape>
            </v:group>
            <v:group style="position:absolute;left:823;top:4980;width:10025;height:2" coordorigin="823,4980" coordsize="10025,2">
              <v:shape style="position:absolute;left:823;top:4980;width:10025;height:2" coordorigin="823,4980" coordsize="10025,0" path="m823,4980l10848,4980e" filled="f" stroked="t" strokeweight=".75pt" strokecolor="#000000">
                <v:path arrowok="t"/>
              </v:shape>
            </v:group>
            <v:group style="position:absolute;left:808;top:894;width:10041;height:2" coordorigin="808,894" coordsize="10041,2">
              <v:shape style="position:absolute;left:808;top:894;width:10041;height:2" coordorigin="808,894" coordsize="10041,0" path="m808,894l10848,894e" filled="f" stroked="t" strokeweight=".75pt" strokecolor="#000000">
                <v:path arrowok="t"/>
              </v:shape>
            </v:group>
            <v:group style="position:absolute;left:823;top:1349;width:10025;height:2" coordorigin="823,1349" coordsize="10025,2">
              <v:shape style="position:absolute;left:823;top:1349;width:10025;height:2" coordorigin="823,1349" coordsize="10025,0" path="m823,1349l10848,1349e" filled="f" stroked="t" strokeweight=".75pt" strokecolor="#000000">
                <v:path arrowok="t"/>
              </v:shape>
            </v:group>
            <v:group style="position:absolute;left:853;top:1802;width:9995;height:2" coordorigin="853,1802" coordsize="9995,2">
              <v:shape style="position:absolute;left:853;top:1802;width:9995;height:2" coordorigin="853,1802" coordsize="9995,0" path="m853,1802l10848,1802e" filled="f" stroked="t" strokeweight=".75pt" strokecolor="#000000">
                <v:path arrowok="t"/>
              </v:shape>
            </v:group>
            <v:group style="position:absolute;left:823;top:2256;width:10025;height:2" coordorigin="823,2256" coordsize="10025,2">
              <v:shape style="position:absolute;left:823;top:2256;width:10025;height:2" coordorigin="823,2256" coordsize="10025,0" path="m823,2256l10848,2256e" filled="f" stroked="t" strokeweight=".75pt" strokecolor="#000000">
                <v:path arrowok="t"/>
              </v:shape>
            </v:group>
            <v:group style="position:absolute;left:853;top:-13;width:9951;height:454" coordorigin="853,-13" coordsize="9951,454">
              <v:shape style="position:absolute;left:853;top:-13;width:9951;height:454" coordorigin="853,-13" coordsize="9951,454" path="m853,440l10804,440,10804,-13,853,-13,853,440xe" filled="t" fillcolor="#FFFFFF" stroked="f">
                <v:path arrowok="t"/>
                <v:fill type="solid"/>
              </v:shape>
            </v:group>
            <v:group style="position:absolute;left:853;top:-13;width:9950;height:454" coordorigin="853,-13" coordsize="9950,454">
              <v:shape style="position:absolute;left:853;top:-13;width:9950;height:454" coordorigin="853,-13" coordsize="9950,454" path="m10802,-13l853,-13,853,440,10802,440,10802,-13xe" filled="f" stroked="t" strokeweight=".75pt" strokecolor="#000000">
                <v:path arrowok="t"/>
              </v:shape>
            </v:group>
            <v:group style="position:absolute;left:808;top:6781;width:10037;height:2" coordorigin="808,6781" coordsize="10037,2">
              <v:shape style="position:absolute;left:808;top:6781;width:10037;height:2" coordorigin="808,6781" coordsize="10037,0" path="m808,6781l10844,6781e" filled="f" stroked="t" strokeweight="3pt" strokecolor="#000000">
                <v:path arrowok="t"/>
              </v:shape>
            </v:group>
            <v:group style="position:absolute;left:4928;top:407;width:2;height:3268" coordorigin="4928,407" coordsize="2,3268">
              <v:shape style="position:absolute;left:4928;top:407;width:2;height:3268" coordorigin="4928,407" coordsize="0,3268" path="m4928,407l4928,3674e" filled="f" stroked="t" strokeweight=".75pt" strokecolor="#000000">
                <v:path arrowok="t"/>
              </v:shape>
            </v:group>
            <v:group style="position:absolute;left:4928;top:3961;width:2;height:2812" coordorigin="4928,3961" coordsize="2,2812">
              <v:shape style="position:absolute;left:4928;top:3961;width:2;height:2812" coordorigin="4928,3961" coordsize="0,2812" path="m4928,3961l4928,6773e" filled="f" stroked="t" strokeweight=".75pt" strokecolor="#000000">
                <v:path arrowok="t"/>
              </v:shape>
            </v:group>
            <v:group style="position:absolute;left:808;top:4073;width:10041;height:2" coordorigin="808,4073" coordsize="10041,2">
              <v:shape style="position:absolute;left:808;top:4073;width:10041;height:2" coordorigin="808,4073" coordsize="10041,0" path="m808,4073l10848,4073e" filled="f" stroked="t" strokeweight=".75pt" strokecolor="#000000">
                <v:path arrowok="t"/>
              </v:shape>
            </v:group>
            <v:group style="position:absolute;left:5836;top:451;width:2;height:6322" coordorigin="5836,451" coordsize="2,6322">
              <v:shape style="position:absolute;left:5836;top:451;width:2;height:6322" coordorigin="5836,451" coordsize="0,6322" path="m5836,451l5836,6773e" filled="f" stroked="t" strokeweight="3pt" strokecolor="#808080">
                <v:path arrowok="t"/>
              </v:shape>
            </v:group>
            <v:group style="position:absolute;left:5382;top:437;width:2;height:3238" coordorigin="5382,437" coordsize="2,3238">
              <v:shape style="position:absolute;left:5382;top:437;width:2;height:3238" coordorigin="5382,437" coordsize="0,3238" path="m5382,437l5382,3674e" filled="f" stroked="t" strokeweight=".75pt" strokecolor="#000000">
                <v:path arrowok="t"/>
              </v:shape>
            </v:group>
            <v:group style="position:absolute;left:5382;top:3961;width:2;height:2812" coordorigin="5382,3961" coordsize="2,2812">
              <v:shape style="position:absolute;left:5382;top:3961;width:2;height:2812" coordorigin="5382,3961" coordsize="0,2812" path="m5382,3961l5382,6773e" filled="f" stroked="t" strokeweight=".75pt" strokecolor="#000000">
                <v:path arrowok="t"/>
              </v:shape>
            </v:group>
            <v:group style="position:absolute;left:808;top:3618;width:10025;height:2" coordorigin="808,3618" coordsize="10025,2">
              <v:shape style="position:absolute;left:808;top:3618;width:10025;height:2" coordorigin="808,3618" coordsize="10025,0" path="m808,3618l10832,3618e" filled="f" stroked="t" strokeweight="3pt" strokecolor="#808080">
                <v:path arrowok="t"/>
              </v:shape>
            </v:group>
            <v:group style="position:absolute;left:8603;top:2708;width:870;height:466" coordorigin="8603,2708" coordsize="870,466">
              <v:shape style="position:absolute;left:8603;top:2708;width:870;height:466" coordorigin="8603,2708" coordsize="870,466" path="m9473,2708l8603,3174e" filled="f" stroked="t" strokeweight="3pt" strokecolor="#0000FF">
                <v:path arrowok="t"/>
              </v:shape>
            </v:group>
            <v:group style="position:absolute;left:8588;top:2230;width:465;height:930" coordorigin="8588,2230" coordsize="465,930">
              <v:shape style="position:absolute;left:8588;top:2230;width:465;height:930" coordorigin="8588,2230" coordsize="465,930" path="m8588,3160l9053,2230e" filled="f" stroked="t" strokeweight="3pt" strokecolor="#0000FF">
                <v:path arrowok="t"/>
              </v:shape>
            </v:group>
            <v:group style="position:absolute;left:8588;top:1330;width:450;height:930" coordorigin="8588,1330" coordsize="450,930">
              <v:shape style="position:absolute;left:8588;top:1330;width:450;height:930" coordorigin="8588,1330" coordsize="450,930" path="m9038,2260l8588,1330e" filled="f" stroked="t" strokeweight="3pt" strokecolor="#0000FF">
                <v:path arrowok="t"/>
              </v:shape>
            </v:group>
            <v:group style="position:absolute;left:8573;top:1344;width:886;height:465" coordorigin="8573,1344" coordsize="886,465">
              <v:shape style="position:absolute;left:8573;top:1344;width:886;height:465" coordorigin="8573,1344" coordsize="886,465" path="m8573,1344l9458,1808e" filled="f" stroked="t" strokeweight="3pt" strokecolor="#0000FF">
                <v:path arrowok="t"/>
              </v:shape>
            </v:group>
            <v:group style="position:absolute;left:9473;top:1810;width:2;height:930" coordorigin="9473,1810" coordsize="2,930">
              <v:shape style="position:absolute;left:9473;top:1810;width:2;height:930" coordorigin="9473,1810" coordsize="0,930" path="m9473,1810l9473,2740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Q3</w:t>
        <w:tab/>
        <w:t>Reflect the shape </w:t>
      </w:r>
      <w:r>
        <w:rPr/>
        <w:t>over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line</w:t>
      </w:r>
      <w:r>
        <w:rPr>
          <w:spacing w:val="-1"/>
        </w:rPr>
        <w:t> </w:t>
      </w:r>
      <w:r>
        <w:rPr/>
        <w:t>x</w:t>
      </w:r>
      <w:r>
        <w:rPr>
          <w:spacing w:val="-1"/>
        </w:rPr>
        <w:t> </w:t>
      </w:r>
      <w:r>
        <w:rPr/>
        <w:t>=</w:t>
      </w:r>
      <w:r>
        <w:rPr>
          <w:spacing w:val="-1"/>
        </w:rPr>
        <w:t> </w:t>
      </w:r>
      <w:r>
        <w:rPr/>
        <w:t>0.</w:t>
      </w:r>
      <w:r>
        <w:rPr>
          <w:b w:val="0"/>
        </w:rPr>
      </w:r>
    </w:p>
    <w:p>
      <w:pPr>
        <w:spacing w:line="140" w:lineRule="exact" w:before="4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right="5305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right="5286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right="5286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271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79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262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90" w:lineRule="exact" w:before="7"/>
        <w:rPr>
          <w:sz w:val="19"/>
          <w:szCs w:val="19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pgSz w:w="11910" w:h="16840"/>
          <w:pgMar w:header="486" w:footer="0"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41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946" w:val="left" w:leader="none"/>
          <w:tab w:pos="1420" w:val="left" w:leader="none"/>
          <w:tab w:pos="1862" w:val="left" w:leader="none"/>
          <w:tab w:pos="2332" w:val="left" w:leader="none"/>
          <w:tab w:pos="2759" w:val="left" w:leader="none"/>
          <w:tab w:pos="3231" w:val="left" w:leader="none"/>
          <w:tab w:pos="3701" w:val="left" w:leader="none"/>
          <w:tab w:pos="4142" w:val="left" w:leader="none"/>
          <w:tab w:pos="4538" w:val="left" w:leader="none"/>
        </w:tabs>
        <w:spacing w:line="240" w:lineRule="auto" w:before="93"/>
        <w:ind w:left="499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811" w:space="40"/>
            <w:col w:w="4295" w:space="40"/>
            <w:col w:w="5344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29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39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line="170" w:lineRule="exact" w:before="4"/>
        <w:rPr>
          <w:sz w:val="17"/>
          <w:szCs w:val="17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155" w:val="left" w:leader="none"/>
        </w:tabs>
        <w:spacing w:line="240" w:lineRule="auto"/>
        <w:ind w:left="435" w:right="0"/>
        <w:jc w:val="left"/>
        <w:rPr>
          <w:b w:val="0"/>
          <w:bCs w:val="0"/>
        </w:rPr>
      </w:pPr>
      <w:r>
        <w:rPr/>
        <w:pict>
          <v:group style="position:absolute;margin-left:40.380001pt;margin-top:-2.875839pt;width:504.85pt;height:345.2pt;mso-position-horizontal-relative:page;mso-position-vertical-relative:paragraph;z-index:-1347" coordorigin="808,-58" coordsize="10097,6904">
            <v:group style="position:absolute;left:872;top:-12;width:2;height:6814" coordorigin="872,-12" coordsize="2,6814">
              <v:shape style="position:absolute;left:872;top:-12;width:2;height:6814" coordorigin="872,-12" coordsize="0,6814" path="m872,-12l872,6802e" filled="f" stroked="t" strokeweight="3pt" strokecolor="#000000">
                <v:path arrowok="t"/>
              </v:shape>
            </v:group>
            <v:group style="position:absolute;left:10860;top:-12;width:2;height:6828" coordorigin="10860,-12" coordsize="2,6828">
              <v:shape style="position:absolute;left:10860;top:-12;width:2;height:6828" coordorigin="10860,-12" coordsize="0,6828" path="m10860,-12l10860,6816e" filled="f" stroked="t" strokeweight="3pt" strokecolor="#000000">
                <v:path arrowok="t"/>
              </v:shape>
            </v:group>
            <v:group style="position:absolute;left:838;top:-28;width:10023;height:16" coordorigin="838,-28" coordsize="10023,16">
              <v:shape style="position:absolute;left:838;top:-28;width:10023;height:16" coordorigin="838,-28" coordsize="10023,16" path="m838,-28l10860,-12e" filled="f" stroked="t" strokeweight="3pt" strokecolor="#000000">
                <v:path arrowok="t"/>
              </v:shape>
            </v:group>
            <v:group style="position:absolute;left:1326;top:3943;width:2;height:2829" coordorigin="1326,3943" coordsize="2,2829">
              <v:shape style="position:absolute;left:1326;top:3943;width:2;height:2829" coordorigin="1326,3943" coordsize="0,2829" path="m1326,3943l1326,6772e" filled="f" stroked="t" strokeweight=".75pt" strokecolor="#000000">
                <v:path arrowok="t"/>
              </v:shape>
            </v:group>
            <v:group style="position:absolute;left:1780;top:3958;width:2;height:2817" coordorigin="1780,3958" coordsize="2,2817">
              <v:shape style="position:absolute;left:1780;top:3958;width:2;height:2817" coordorigin="1780,3958" coordsize="0,2817" path="m1780,3958l1780,6774e" filled="f" stroked="t" strokeweight=".75pt" strokecolor="#000000">
                <v:path arrowok="t"/>
              </v:shape>
            </v:group>
            <v:group style="position:absolute;left:2234;top:3928;width:2;height:2847" coordorigin="2234,3928" coordsize="2,2847">
              <v:shape style="position:absolute;left:2234;top:3928;width:2;height:2847" coordorigin="2234,3928" coordsize="0,2847" path="m2234,3928l2234,6774e" filled="f" stroked="t" strokeweight=".75pt" strokecolor="#000000">
                <v:path arrowok="t"/>
              </v:shape>
            </v:group>
            <v:group style="position:absolute;left:2684;top:3958;width:2;height:2817" coordorigin="2684,3958" coordsize="2,2817">
              <v:shape style="position:absolute;left:2684;top:3958;width:2;height:2817" coordorigin="2684,3958" coordsize="0,2817" path="m2684,3958l2684,6774e" filled="f" stroked="t" strokeweight=".75pt" strokecolor="#000000">
                <v:path arrowok="t"/>
              </v:shape>
            </v:group>
            <v:group style="position:absolute;left:3145;top:3928;width:2;height:2847" coordorigin="3145,3928" coordsize="2,2847">
              <v:shape style="position:absolute;left:3145;top:3928;width:2;height:2847" coordorigin="3145,3928" coordsize="0,2847" path="m3145,3928l3145,6774e" filled="f" stroked="t" strokeweight=".75pt" strokecolor="#000000">
                <v:path arrowok="t"/>
              </v:shape>
            </v:group>
            <v:group style="position:absolute;left:3596;top:3943;width:2;height:2831" coordorigin="3596,3943" coordsize="2,2831">
              <v:shape style="position:absolute;left:3596;top:3943;width:2;height:2831" coordorigin="3596,3943" coordsize="0,2831" path="m3596,3943l3596,6774e" filled="f" stroked="t" strokeweight=".75pt" strokecolor="#000000">
                <v:path arrowok="t"/>
              </v:shape>
            </v:group>
            <v:group style="position:absolute;left:4046;top:3943;width:2;height:2831" coordorigin="4046,3943" coordsize="2,2831">
              <v:shape style="position:absolute;left:4046;top:3943;width:2;height:2831" coordorigin="4046,3943" coordsize="0,2831" path="m4046,3943l4046,6774e" filled="f" stroked="t" strokeweight=".75pt" strokecolor="#000000">
                <v:path arrowok="t"/>
              </v:shape>
            </v:group>
            <v:group style="position:absolute;left:4507;top:3958;width:2;height:2817" coordorigin="4507,3958" coordsize="2,2817">
              <v:shape style="position:absolute;left:4507;top:3958;width:2;height:2817" coordorigin="4507,3958" coordsize="0,2817" path="m4507,3958l4507,6774e" filled="f" stroked="t" strokeweight=".75pt" strokecolor="#000000">
                <v:path arrowok="t"/>
              </v:shape>
            </v:group>
            <v:group style="position:absolute;left:6320;top:3928;width:2;height:2847" coordorigin="6320,3928" coordsize="2,2847">
              <v:shape style="position:absolute;left:6320;top:3928;width:2;height:2847" coordorigin="6320,3928" coordsize="0,2847" path="m6320,3928l6320,6774e" filled="f" stroked="t" strokeweight=".75pt" strokecolor="#000000">
                <v:path arrowok="t"/>
              </v:shape>
            </v:group>
            <v:group style="position:absolute;left:6774;top:3958;width:2;height:2817" coordorigin="6774,3958" coordsize="2,2817">
              <v:shape style="position:absolute;left:6774;top:3958;width:2;height:2817" coordorigin="6774,3958" coordsize="0,2817" path="m6774,3958l6774,6774e" filled="f" stroked="t" strokeweight=".75pt" strokecolor="#000000">
                <v:path arrowok="t"/>
              </v:shape>
            </v:group>
            <v:group style="position:absolute;left:7228;top:3943;width:2;height:2831" coordorigin="7228,3943" coordsize="2,2831">
              <v:shape style="position:absolute;left:7228;top:3943;width:2;height:2831" coordorigin="7228,3943" coordsize="0,2831" path="m7228,3943l7228,6774e" filled="f" stroked="t" strokeweight=".75pt" strokecolor="#000000">
                <v:path arrowok="t"/>
              </v:shape>
            </v:group>
            <v:group style="position:absolute;left:7682;top:3928;width:2;height:2847" coordorigin="7682,3928" coordsize="2,2847">
              <v:shape style="position:absolute;left:7682;top:3928;width:2;height:2847" coordorigin="7682,3928" coordsize="0,2847" path="m7682,3928l7682,6774e" filled="f" stroked="t" strokeweight=".75pt" strokecolor="#000000">
                <v:path arrowok="t"/>
              </v:shape>
            </v:group>
            <v:group style="position:absolute;left:8136;top:3973;width:2;height:2801" coordorigin="8136,3973" coordsize="2,2801">
              <v:shape style="position:absolute;left:8136;top:3973;width:2;height:2801" coordorigin="8136,3973" coordsize="0,2801" path="m8136,3973l8136,6774e" filled="f" stroked="t" strokeweight=".75pt" strokecolor="#000000">
                <v:path arrowok="t"/>
              </v:shape>
            </v:group>
            <v:group style="position:absolute;left:8590;top:3943;width:2;height:2831" coordorigin="8590,3943" coordsize="2,2831">
              <v:shape style="position:absolute;left:8590;top:3943;width:2;height:2831" coordorigin="8590,3943" coordsize="0,2831" path="m8590,3943l8590,6774e" filled="f" stroked="t" strokeweight=".75pt" strokecolor="#000000">
                <v:path arrowok="t"/>
              </v:shape>
            </v:group>
            <v:group style="position:absolute;left:9041;top:3973;width:2;height:2801" coordorigin="9041,3973" coordsize="2,2801">
              <v:shape style="position:absolute;left:9041;top:3973;width:2;height:2801" coordorigin="9041,3973" coordsize="0,2801" path="m9041,3973l9041,6774e" filled="f" stroked="t" strokeweight=".75pt" strokecolor="#000000">
                <v:path arrowok="t"/>
              </v:shape>
            </v:group>
            <v:group style="position:absolute;left:9500;top:3943;width:2;height:2831" coordorigin="9500,3943" coordsize="2,2831">
              <v:shape style="position:absolute;left:9500;top:3943;width:2;height:2831" coordorigin="9500,3943" coordsize="0,2831" path="m9500,3943l9500,6774e" filled="f" stroked="t" strokeweight=".75pt" strokecolor="#000000">
                <v:path arrowok="t"/>
              </v:shape>
            </v:group>
            <v:group style="position:absolute;left:9952;top:3958;width:2;height:2817" coordorigin="9952,3958" coordsize="2,2817">
              <v:shape style="position:absolute;left:9952;top:3958;width:2;height:2817" coordorigin="9952,3958" coordsize="0,2817" path="m9952,3958l9952,6774e" filled="f" stroked="t" strokeweight=".75pt" strokecolor="#000000">
                <v:path arrowok="t"/>
              </v:shape>
            </v:group>
            <v:group style="position:absolute;left:10406;top:3943;width:2;height:2831" coordorigin="10406,3943" coordsize="2,2831">
              <v:shape style="position:absolute;left:10406;top:3943;width:2;height:2831" coordorigin="10406,3943" coordsize="0,2831" path="m10406,3943l10406,6774e" filled="f" stroked="t" strokeweight=".75pt" strokecolor="#000000">
                <v:path arrowok="t"/>
              </v:shape>
            </v:group>
            <v:group style="position:absolute;left:853;top:5436;width:10025;height:2" coordorigin="853,5436" coordsize="10025,2">
              <v:shape style="position:absolute;left:853;top:5436;width:10025;height:2" coordorigin="853,5436" coordsize="10025,0" path="m853,5436l10878,5436e" filled="f" stroked="t" strokeweight=".75pt" strokecolor="#000000">
                <v:path arrowok="t"/>
              </v:shape>
            </v:group>
            <v:group style="position:absolute;left:838;top:5890;width:10011;height:2" coordorigin="838,5890" coordsize="10011,2">
              <v:shape style="position:absolute;left:838;top:5890;width:10011;height:2" coordorigin="838,5890" coordsize="10011,0" path="m838,5890l10848,5890e" filled="f" stroked="t" strokeweight=".75pt" strokecolor="#000000">
                <v:path arrowok="t"/>
              </v:shape>
            </v:group>
            <v:group style="position:absolute;left:838;top:6343;width:10025;height:2" coordorigin="838,6343" coordsize="10025,2">
              <v:shape style="position:absolute;left:838;top:6343;width:10025;height:2" coordorigin="838,6343" coordsize="10025,0" path="m838,6343l10862,6343e" filled="f" stroked="t" strokeweight=".75pt" strokecolor="#000000">
                <v:path arrowok="t"/>
              </v:shape>
            </v:group>
            <v:group style="position:absolute;left:1326;top:442;width:2;height:3201" coordorigin="1326,442" coordsize="2,3201">
              <v:shape style="position:absolute;left:1326;top:442;width:2;height:3201" coordorigin="1326,442" coordsize="0,3201" path="m1326,442l1326,3642e" filled="f" stroked="t" strokeweight=".75pt" strokecolor="#000000">
                <v:path arrowok="t"/>
              </v:shape>
            </v:group>
            <v:group style="position:absolute;left:1780;top:442;width:2;height:3201" coordorigin="1780,442" coordsize="2,3201">
              <v:shape style="position:absolute;left:1780;top:442;width:2;height:3201" coordorigin="1780,442" coordsize="0,3201" path="m1780,442l1780,3642e" filled="f" stroked="t" strokeweight=".75pt" strokecolor="#000000">
                <v:path arrowok="t"/>
              </v:shape>
            </v:group>
            <v:group style="position:absolute;left:2234;top:442;width:2;height:3201" coordorigin="2234,442" coordsize="2,3201">
              <v:shape style="position:absolute;left:2234;top:442;width:2;height:3201" coordorigin="2234,442" coordsize="0,3201" path="m2234,442l2234,3642e" filled="f" stroked="t" strokeweight=".75pt" strokecolor="#000000">
                <v:path arrowok="t"/>
              </v:shape>
            </v:group>
            <v:group style="position:absolute;left:2684;top:442;width:2;height:3215" coordorigin="2684,442" coordsize="2,3215">
              <v:shape style="position:absolute;left:2684;top:442;width:2;height:3215" coordorigin="2684,442" coordsize="0,3215" path="m2684,442l2684,3656e" filled="f" stroked="t" strokeweight=".75pt" strokecolor="#000000">
                <v:path arrowok="t"/>
              </v:shape>
            </v:group>
            <v:group style="position:absolute;left:3145;top:442;width:2;height:3215" coordorigin="3145,442" coordsize="2,3215">
              <v:shape style="position:absolute;left:3145;top:442;width:2;height:3215" coordorigin="3145,442" coordsize="0,3215" path="m3145,442l3145,3656e" filled="f" stroked="t" strokeweight=".75pt" strokecolor="#000000">
                <v:path arrowok="t"/>
              </v:shape>
            </v:group>
            <v:group style="position:absolute;left:3596;top:442;width:2;height:3215" coordorigin="3596,442" coordsize="2,3215">
              <v:shape style="position:absolute;left:3596;top:442;width:2;height:3215" coordorigin="3596,442" coordsize="0,3215" path="m3596,442l3596,3656e" filled="f" stroked="t" strokeweight=".75pt" strokecolor="#000000">
                <v:path arrowok="t"/>
              </v:shape>
            </v:group>
            <v:group style="position:absolute;left:4046;top:442;width:2;height:3215" coordorigin="4046,442" coordsize="2,3215">
              <v:shape style="position:absolute;left:4046;top:442;width:2;height:3215" coordorigin="4046,442" coordsize="0,3215" path="m4046,442l4046,3656e" filled="f" stroked="t" strokeweight=".75pt" strokecolor="#000000">
                <v:path arrowok="t"/>
              </v:shape>
            </v:group>
            <v:group style="position:absolute;left:4507;top:442;width:2;height:3215" coordorigin="4507,442" coordsize="2,3215">
              <v:shape style="position:absolute;left:4507;top:442;width:2;height:3215" coordorigin="4507,442" coordsize="0,3215" path="m4507,442l4507,3656e" filled="f" stroked="t" strokeweight=".75pt" strokecolor="#000000">
                <v:path arrowok="t"/>
              </v:shape>
            </v:group>
            <v:group style="position:absolute;left:6320;top:442;width:2;height:3215" coordorigin="6320,442" coordsize="2,3215">
              <v:shape style="position:absolute;left:6320;top:442;width:2;height:3215" coordorigin="6320,442" coordsize="0,3215" path="m6320,442l6320,3656e" filled="f" stroked="t" strokeweight=".75pt" strokecolor="#000000">
                <v:path arrowok="t"/>
              </v:shape>
            </v:group>
            <v:group style="position:absolute;left:6774;top:442;width:2;height:3215" coordorigin="6774,442" coordsize="2,3215">
              <v:shape style="position:absolute;left:6774;top:442;width:2;height:3215" coordorigin="6774,442" coordsize="0,3215" path="m6774,442l6774,3656e" filled="f" stroked="t" strokeweight=".75pt" strokecolor="#000000">
                <v:path arrowok="t"/>
              </v:shape>
            </v:group>
            <v:group style="position:absolute;left:7228;top:442;width:2;height:3215" coordorigin="7228,442" coordsize="2,3215">
              <v:shape style="position:absolute;left:7228;top:442;width:2;height:3215" coordorigin="7228,442" coordsize="0,3215" path="m7228,442l7228,3656e" filled="f" stroked="t" strokeweight=".75pt" strokecolor="#000000">
                <v:path arrowok="t"/>
              </v:shape>
            </v:group>
            <v:group style="position:absolute;left:7682;top:442;width:2;height:3215" coordorigin="7682,442" coordsize="2,3215">
              <v:shape style="position:absolute;left:7682;top:442;width:2;height:3215" coordorigin="7682,442" coordsize="0,3215" path="m7682,442l7682,3656e" filled="f" stroked="t" strokeweight=".75pt" strokecolor="#000000">
                <v:path arrowok="t"/>
              </v:shape>
            </v:group>
            <v:group style="position:absolute;left:8136;top:442;width:2;height:3215" coordorigin="8136,442" coordsize="2,3215">
              <v:shape style="position:absolute;left:8136;top:442;width:2;height:3215" coordorigin="8136,442" coordsize="0,3215" path="m8136,442l8136,3656e" filled="f" stroked="t" strokeweight=".75pt" strokecolor="#000000">
                <v:path arrowok="t"/>
              </v:shape>
            </v:group>
            <v:group style="position:absolute;left:8590;top:442;width:2;height:3215" coordorigin="8590,442" coordsize="2,3215">
              <v:shape style="position:absolute;left:8590;top:442;width:2;height:3215" coordorigin="8590,442" coordsize="0,3215" path="m8590,442l8590,3656e" filled="f" stroked="t" strokeweight=".75pt" strokecolor="#000000">
                <v:path arrowok="t"/>
              </v:shape>
            </v:group>
            <v:group style="position:absolute;left:9041;top:442;width:2;height:3215" coordorigin="9041,442" coordsize="2,3215">
              <v:shape style="position:absolute;left:9041;top:442;width:2;height:3215" coordorigin="9041,442" coordsize="0,3215" path="m9041,442l9041,3656e" filled="f" stroked="t" strokeweight=".75pt" strokecolor="#000000">
                <v:path arrowok="t"/>
              </v:shape>
            </v:group>
            <v:group style="position:absolute;left:9500;top:442;width:2;height:3215" coordorigin="9500,442" coordsize="2,3215">
              <v:shape style="position:absolute;left:9500;top:442;width:2;height:3215" coordorigin="9500,442" coordsize="0,3215" path="m9500,442l9500,3656e" filled="f" stroked="t" strokeweight=".75pt" strokecolor="#000000">
                <v:path arrowok="t"/>
              </v:shape>
            </v:group>
            <v:group style="position:absolute;left:9952;top:442;width:2;height:3215" coordorigin="9952,442" coordsize="2,3215">
              <v:shape style="position:absolute;left:9952;top:442;width:2;height:3215" coordorigin="9952,442" coordsize="0,3215" path="m9952,442l9952,3656e" filled="f" stroked="t" strokeweight=".75pt" strokecolor="#000000">
                <v:path arrowok="t"/>
              </v:shape>
            </v:group>
            <v:group style="position:absolute;left:10406;top:442;width:2;height:3215" coordorigin="10406,442" coordsize="2,3215">
              <v:shape style="position:absolute;left:10406;top:442;width:2;height:3215" coordorigin="10406,442" coordsize="0,3215" path="m10406,442l10406,3656e" filled="f" stroked="t" strokeweight=".75pt" strokecolor="#000000">
                <v:path arrowok="t"/>
              </v:shape>
            </v:group>
            <v:group style="position:absolute;left:838;top:442;width:10041;height:2" coordorigin="838,442" coordsize="10041,2">
              <v:shape style="position:absolute;left:838;top:442;width:10041;height:2" coordorigin="838,442" coordsize="10041,0" path="m838,442l10878,442e" filled="f" stroked="t" strokeweight=".75pt" strokecolor="#000000">
                <v:path arrowok="t"/>
              </v:shape>
            </v:group>
            <v:group style="position:absolute;left:838;top:2712;width:10041;height:2" coordorigin="838,2712" coordsize="10041,2">
              <v:shape style="position:absolute;left:838;top:2712;width:10041;height:2" coordorigin="838,2712" coordsize="10041,0" path="m838,2712l10878,2712e" filled="f" stroked="t" strokeweight=".75pt" strokecolor="#000000">
                <v:path arrowok="t"/>
              </v:shape>
            </v:group>
            <v:group style="position:absolute;left:853;top:3166;width:10025;height:2" coordorigin="853,3166" coordsize="10025,2">
              <v:shape style="position:absolute;left:853;top:3166;width:10025;height:2" coordorigin="853,3166" coordsize="10025,0" path="m853,3166l10878,3166e" filled="f" stroked="t" strokeweight=".75pt" strokecolor="#000000">
                <v:path arrowok="t"/>
              </v:shape>
            </v:group>
            <v:group style="position:absolute;left:838;top:4528;width:10041;height:2" coordorigin="838,4528" coordsize="10041,2">
              <v:shape style="position:absolute;left:838;top:4528;width:10041;height:2" coordorigin="838,4528" coordsize="10041,0" path="m838,4528l10878,4528e" filled="f" stroked="t" strokeweight=".75pt" strokecolor="#000000">
                <v:path arrowok="t"/>
              </v:shape>
            </v:group>
            <v:group style="position:absolute;left:853;top:4981;width:10025;height:2" coordorigin="853,4981" coordsize="10025,2">
              <v:shape style="position:absolute;left:853;top:4981;width:10025;height:2" coordorigin="853,4981" coordsize="10025,0" path="m853,4981l10878,4981e" filled="f" stroked="t" strokeweight=".75pt" strokecolor="#000000">
                <v:path arrowok="t"/>
              </v:shape>
            </v:group>
            <v:group style="position:absolute;left:838;top:895;width:10041;height:2" coordorigin="838,895" coordsize="10041,2">
              <v:shape style="position:absolute;left:838;top:895;width:10041;height:2" coordorigin="838,895" coordsize="10041,0" path="m838,895l10878,895e" filled="f" stroked="t" strokeweight=".75pt" strokecolor="#000000">
                <v:path arrowok="t"/>
              </v:shape>
            </v:group>
            <v:group style="position:absolute;left:853;top:1350;width:10025;height:2" coordorigin="853,1350" coordsize="10025,2">
              <v:shape style="position:absolute;left:853;top:1350;width:10025;height:2" coordorigin="853,1350" coordsize="10025,0" path="m853,1350l10878,1350e" filled="f" stroked="t" strokeweight=".75pt" strokecolor="#000000">
                <v:path arrowok="t"/>
              </v:shape>
            </v:group>
            <v:group style="position:absolute;left:883;top:1804;width:9995;height:2" coordorigin="883,1804" coordsize="9995,2">
              <v:shape style="position:absolute;left:883;top:1804;width:9995;height:2" coordorigin="883,1804" coordsize="9995,0" path="m883,1804l10878,1804e" filled="f" stroked="t" strokeweight=".75pt" strokecolor="#000000">
                <v:path arrowok="t"/>
              </v:shape>
            </v:group>
            <v:group style="position:absolute;left:853;top:2257;width:10025;height:2" coordorigin="853,2257" coordsize="10025,2">
              <v:shape style="position:absolute;left:853;top:2257;width:10025;height:2" coordorigin="853,2257" coordsize="10025,0" path="m853,2257l10878,2257e" filled="f" stroked="t" strokeweight=".75pt" strokecolor="#000000">
                <v:path arrowok="t"/>
              </v:shape>
            </v:group>
            <v:group style="position:absolute;left:883;top:-12;width:9951;height:454" coordorigin="883,-12" coordsize="9951,454">
              <v:shape style="position:absolute;left:883;top:-12;width:9951;height:454" coordorigin="883,-12" coordsize="9951,454" path="m883,442l10834,442,10834,-12,883,-12,883,442xe" filled="t" fillcolor="#FFFFFF" stroked="f">
                <v:path arrowok="t"/>
                <v:fill type="solid"/>
              </v:shape>
            </v:group>
            <v:group style="position:absolute;left:883;top:-12;width:9950;height:454" coordorigin="883,-12" coordsize="9950,454">
              <v:shape style="position:absolute;left:883;top:-12;width:9950;height:454" coordorigin="883,-12" coordsize="9950,454" path="m10832,-12l883,-12,883,442,10832,442,10832,-12xe" filled="f" stroked="t" strokeweight=".75pt" strokecolor="#000000">
                <v:path arrowok="t"/>
              </v:shape>
            </v:group>
            <v:group style="position:absolute;left:838;top:6782;width:10037;height:2" coordorigin="838,6782" coordsize="10037,2">
              <v:shape style="position:absolute;left:838;top:6782;width:10037;height:2" coordorigin="838,6782" coordsize="10037,0" path="m838,6782l10874,6782e" filled="f" stroked="t" strokeweight="3pt" strokecolor="#000000">
                <v:path arrowok="t"/>
              </v:shape>
            </v:group>
            <v:group style="position:absolute;left:4958;top:408;width:2;height:3249" coordorigin="4958,408" coordsize="2,3249">
              <v:shape style="position:absolute;left:4958;top:408;width:2;height:3249" coordorigin="4958,408" coordsize="0,3249" path="m4958,408l4958,3656e" filled="f" stroked="t" strokeweight=".75pt" strokecolor="#000000">
                <v:path arrowok="t"/>
              </v:shape>
            </v:group>
            <v:group style="position:absolute;left:4958;top:3943;width:2;height:2831" coordorigin="4958,3943" coordsize="2,2831">
              <v:shape style="position:absolute;left:4958;top:3943;width:2;height:2831" coordorigin="4958,3943" coordsize="0,2831" path="m4958,3943l4958,6774e" filled="f" stroked="t" strokeweight=".75pt" strokecolor="#000000">
                <v:path arrowok="t"/>
              </v:shape>
            </v:group>
            <v:group style="position:absolute;left:838;top:4074;width:10041;height:2" coordorigin="838,4074" coordsize="10041,2">
              <v:shape style="position:absolute;left:838;top:4074;width:10041;height:2" coordorigin="838,4074" coordsize="10041,0" path="m838,4074l10878,4074e" filled="f" stroked="t" strokeweight=".75pt" strokecolor="#000000">
                <v:path arrowok="t"/>
              </v:shape>
            </v:group>
            <v:group style="position:absolute;left:5866;top:452;width:2;height:6322" coordorigin="5866,452" coordsize="2,6322">
              <v:shape style="position:absolute;left:5866;top:452;width:2;height:6322" coordorigin="5866,452" coordsize="0,6322" path="m5866,452l5866,6774e" filled="f" stroked="t" strokeweight="3pt" strokecolor="#808080">
                <v:path arrowok="t"/>
              </v:shape>
            </v:group>
            <v:group style="position:absolute;left:5412;top:438;width:2;height:3219" coordorigin="5412,438" coordsize="2,3219">
              <v:shape style="position:absolute;left:5412;top:438;width:2;height:3219" coordorigin="5412,438" coordsize="0,3219" path="m5412,438l5412,3656e" filled="f" stroked="t" strokeweight=".75pt" strokecolor="#000000">
                <v:path arrowok="t"/>
              </v:shape>
            </v:group>
            <v:group style="position:absolute;left:5412;top:3943;width:2;height:2831" coordorigin="5412,3943" coordsize="2,2831">
              <v:shape style="position:absolute;left:5412;top:3943;width:2;height:2831" coordorigin="5412,3943" coordsize="0,2831" path="m5412,3943l5412,6774e" filled="f" stroked="t" strokeweight=".75pt" strokecolor="#000000">
                <v:path arrowok="t"/>
              </v:shape>
            </v:group>
            <v:group style="position:absolute;left:838;top:3619;width:10025;height:2" coordorigin="838,3619" coordsize="10025,2">
              <v:shape style="position:absolute;left:838;top:3619;width:10025;height:2" coordorigin="838,3619" coordsize="10025,0" path="m838,3619l10862,3619e" filled="f" stroked="t" strokeweight="3pt" strokecolor="#808080">
                <v:path arrowok="t"/>
              </v:shape>
            </v:group>
            <v:group style="position:absolute;left:9038;top:906;width:6;height:2258" coordorigin="9038,906" coordsize="6,2258">
              <v:shape style="position:absolute;left:9038;top:906;width:6;height:2258" coordorigin="9038,906" coordsize="6,2258" path="m9044,906l9038,3163e" filled="f" stroked="t" strokeweight="3pt" strokecolor="#0000FF">
                <v:path arrowok="t"/>
              </v:shape>
            </v:group>
            <v:group style="position:absolute;left:7673;top:906;width:1380;height:2" coordorigin="7673,906" coordsize="1380,2">
              <v:shape style="position:absolute;left:7673;top:906;width:1380;height:2" coordorigin="7673,906" coordsize="1380,0" path="m9053,906l7673,906e" filled="f" stroked="t" strokeweight="3pt" strokecolor="#0000FF">
                <v:path arrowok="t"/>
              </v:shape>
            </v:group>
            <v:group style="position:absolute;left:7673;top:906;width:2;height:444" coordorigin="7673,906" coordsize="2,444">
              <v:shape style="position:absolute;left:7673;top:906;width:2;height:444" coordorigin="7673,906" coordsize="0,444" path="m7673,906l7673,1350e" filled="f" stroked="t" strokeweight="3pt" strokecolor="#0000FF">
                <v:path arrowok="t"/>
              </v:shape>
            </v:group>
            <v:group style="position:absolute;left:7666;top:1349;width:900;height:2" coordorigin="7666,1349" coordsize="900,2">
              <v:shape style="position:absolute;left:7666;top:1349;width:900;height:2" coordorigin="7666,1349" coordsize="900,0" path="m8566,1349l7666,1349e" filled="f" stroked="t" strokeweight="3pt" strokecolor="#0000FF">
                <v:path arrowok="t"/>
              </v:shape>
            </v:group>
            <v:group style="position:absolute;left:8581;top:1364;width:2;height:443" coordorigin="8581,1364" coordsize="2,443">
              <v:shape style="position:absolute;left:8581;top:1364;width:2;height:443" coordorigin="8581,1364" coordsize="0,443" path="m8581,1364l8581,1807e" filled="f" stroked="t" strokeweight="3pt" strokecolor="#0000FF">
                <v:path arrowok="t"/>
              </v:shape>
            </v:group>
            <v:group style="position:absolute;left:7688;top:1813;width:900;height:2" coordorigin="7688,1813" coordsize="900,2">
              <v:shape style="position:absolute;left:7688;top:1813;width:900;height:2" coordorigin="7688,1813" coordsize="900,0" path="m8588,1813l7688,1813e" filled="f" stroked="t" strokeweight="3pt" strokecolor="#0000FF">
                <v:path arrowok="t"/>
              </v:shape>
            </v:group>
            <v:group style="position:absolute;left:7666;top:2256;width:900;height:2" coordorigin="7666,2256" coordsize="900,2">
              <v:shape style="position:absolute;left:7666;top:2256;width:900;height:2" coordorigin="7666,2256" coordsize="900,0" path="m8566,2256l7666,2256e" filled="f" stroked="t" strokeweight="3pt" strokecolor="#0000FF">
                <v:path arrowok="t"/>
              </v:shape>
            </v:group>
            <v:group style="position:absolute;left:7674;top:2706;width:900;height:2" coordorigin="7674,2706" coordsize="900,2">
              <v:shape style="position:absolute;left:7674;top:2706;width:900;height:2" coordorigin="7674,2706" coordsize="900,0" path="m8574,2706l7674,2706e" filled="f" stroked="t" strokeweight="3pt" strokecolor="#0000FF">
                <v:path arrowok="t"/>
              </v:shape>
            </v:group>
            <v:group style="position:absolute;left:7681;top:1814;width:2;height:443" coordorigin="7681,1814" coordsize="2,443">
              <v:shape style="position:absolute;left:7681;top:1814;width:2;height:443" coordorigin="7681,1814" coordsize="0,443" path="m7681,1814l7681,2257e" filled="f" stroked="t" strokeweight="3pt" strokecolor="#0000FF">
                <v:path arrowok="t"/>
              </v:shape>
            </v:group>
            <v:group style="position:absolute;left:8574;top:2257;width:2;height:443" coordorigin="8574,2257" coordsize="2,443">
              <v:shape style="position:absolute;left:8574;top:2257;width:2;height:443" coordorigin="8574,2257" coordsize="0,443" path="m8574,2257l8574,2700e" filled="f" stroked="t" strokeweight="3pt" strokecolor="#0000FF">
                <v:path arrowok="t"/>
              </v:shape>
            </v:group>
            <v:group style="position:absolute;left:7681;top:2730;width:2;height:443" coordorigin="7681,2730" coordsize="2,443">
              <v:shape style="position:absolute;left:7681;top:2730;width:2;height:443" coordorigin="7681,2730" coordsize="0,443" path="m7681,2730l7681,3173e" filled="f" stroked="t" strokeweight="3pt" strokecolor="#0000FF">
                <v:path arrowok="t"/>
              </v:shape>
            </v:group>
            <v:group style="position:absolute;left:7664;top:3172;width:1380;height:2" coordorigin="7664,3172" coordsize="1380,2">
              <v:shape style="position:absolute;left:7664;top:3172;width:1380;height:2" coordorigin="7664,3172" coordsize="1380,0" path="m9044,3172l7664,3172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Q4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= 0.</w:t>
      </w:r>
      <w:r>
        <w:rPr>
          <w:b w:val="0"/>
        </w:rPr>
      </w:r>
    </w:p>
    <w:p>
      <w:pPr>
        <w:spacing w:line="140" w:lineRule="exact" w:before="2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right="5276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255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right="5255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16" w:right="5240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50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right="5233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80" w:lineRule="exact" w:before="1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10" w:h="16840"/>
          <w:pgMar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57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932" w:val="left" w:leader="none"/>
          <w:tab w:pos="1406" w:val="left" w:leader="none"/>
          <w:tab w:pos="1847" w:val="left" w:leader="none"/>
          <w:tab w:pos="2318" w:val="left" w:leader="none"/>
          <w:tab w:pos="2745" w:val="left" w:leader="none"/>
          <w:tab w:pos="3217" w:val="left" w:leader="none"/>
          <w:tab w:pos="3687" w:val="left" w:leader="none"/>
          <w:tab w:pos="4127" w:val="left" w:leader="none"/>
          <w:tab w:pos="4523" w:val="left" w:leader="none"/>
        </w:tabs>
        <w:spacing w:line="240" w:lineRule="auto" w:before="93"/>
        <w:ind w:left="484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811" w:space="40"/>
            <w:col w:w="4309" w:space="40"/>
            <w:col w:w="5330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79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after="0" w:line="240" w:lineRule="auto"/>
        <w:jc w:val="center"/>
        <w:sectPr>
          <w:type w:val="continuous"/>
          <w:pgSz w:w="11910" w:h="16840"/>
          <w:pgMar w:top="960" w:bottom="280" w:left="600" w:right="780"/>
        </w:sectPr>
      </w:pPr>
    </w:p>
    <w:p>
      <w:pPr>
        <w:spacing w:line="180" w:lineRule="exact" w:before="4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125" w:val="left" w:leader="none"/>
        </w:tabs>
        <w:spacing w:line="240" w:lineRule="auto"/>
        <w:ind w:right="0"/>
        <w:jc w:val="left"/>
        <w:rPr>
          <w:b w:val="0"/>
          <w:bCs w:val="0"/>
        </w:rPr>
      </w:pPr>
      <w:r>
        <w:rPr/>
        <w:pict>
          <v:group style="position:absolute;margin-left:38.880001pt;margin-top:-2.935845pt;width:504.85pt;height:345.25pt;mso-position-horizontal-relative:page;mso-position-vertical-relative:paragraph;z-index:-1346" coordorigin="778,-59" coordsize="10097,6905">
            <v:group style="position:absolute;left:842;top:-13;width:2;height:6814" coordorigin="842,-13" coordsize="2,6814">
              <v:shape style="position:absolute;left:842;top:-13;width:2;height:6814" coordorigin="842,-13" coordsize="0,6814" path="m842,-13l842,6800e" filled="f" stroked="t" strokeweight="3pt" strokecolor="#000000">
                <v:path arrowok="t"/>
              </v:shape>
            </v:group>
            <v:group style="position:absolute;left:10830;top:-13;width:2;height:6830" coordorigin="10830,-13" coordsize="2,6830">
              <v:shape style="position:absolute;left:10830;top:-13;width:2;height:6830" coordorigin="10830,-13" coordsize="0,6830" path="m10830,-13l10830,6816e" filled="f" stroked="t" strokeweight="3pt" strokecolor="#000000">
                <v:path arrowok="t"/>
              </v:shape>
            </v:group>
            <v:group style="position:absolute;left:808;top:-29;width:10023;height:16" coordorigin="808,-29" coordsize="10023,16">
              <v:shape style="position:absolute;left:808;top:-29;width:10023;height:16" coordorigin="808,-29" coordsize="10023,16" path="m808,-29l10830,-13e" filled="f" stroked="t" strokeweight="3pt" strokecolor="#000000">
                <v:path arrowok="t"/>
              </v:shape>
            </v:group>
            <v:group style="position:absolute;left:1296;top:3961;width:2;height:2810" coordorigin="1296,3961" coordsize="2,2810">
              <v:shape style="position:absolute;left:1296;top:3961;width:2;height:2810" coordorigin="1296,3961" coordsize="0,2810" path="m1296,3961l1296,6770e" filled="f" stroked="t" strokeweight=".75pt" strokecolor="#000000">
                <v:path arrowok="t"/>
              </v:shape>
            </v:group>
            <v:group style="position:absolute;left:1750;top:3976;width:2;height:2798" coordorigin="1750,3976" coordsize="2,2798">
              <v:shape style="position:absolute;left:1750;top:3976;width:2;height:2798" coordorigin="1750,3976" coordsize="0,2798" path="m1750,3976l1750,6773e" filled="f" stroked="t" strokeweight=".75pt" strokecolor="#000000">
                <v:path arrowok="t"/>
              </v:shape>
            </v:group>
            <v:group style="position:absolute;left:2204;top:3946;width:2;height:2828" coordorigin="2204,3946" coordsize="2,2828">
              <v:shape style="position:absolute;left:2204;top:3946;width:2;height:2828" coordorigin="2204,3946" coordsize="0,2828" path="m2204,3946l2204,6773e" filled="f" stroked="t" strokeweight=".75pt" strokecolor="#000000">
                <v:path arrowok="t"/>
              </v:shape>
            </v:group>
            <v:group style="position:absolute;left:2654;top:3976;width:2;height:2798" coordorigin="2654,3976" coordsize="2,2798">
              <v:shape style="position:absolute;left:2654;top:3976;width:2;height:2798" coordorigin="2654,3976" coordsize="0,2798" path="m2654,3976l2654,6773e" filled="f" stroked="t" strokeweight=".75pt" strokecolor="#000000">
                <v:path arrowok="t"/>
              </v:shape>
            </v:group>
            <v:group style="position:absolute;left:3115;top:3946;width:2;height:2828" coordorigin="3115,3946" coordsize="2,2828">
              <v:shape style="position:absolute;left:3115;top:3946;width:2;height:2828" coordorigin="3115,3946" coordsize="0,2828" path="m3115,3946l3115,6773e" filled="f" stroked="t" strokeweight=".75pt" strokecolor="#000000">
                <v:path arrowok="t"/>
              </v:shape>
            </v:group>
            <v:group style="position:absolute;left:3566;top:3961;width:2;height:2812" coordorigin="3566,3961" coordsize="2,2812">
              <v:shape style="position:absolute;left:3566;top:3961;width:2;height:2812" coordorigin="3566,3961" coordsize="0,2812" path="m3566,3961l3566,6773e" filled="f" stroked="t" strokeweight=".75pt" strokecolor="#000000">
                <v:path arrowok="t"/>
              </v:shape>
            </v:group>
            <v:group style="position:absolute;left:4016;top:3961;width:2;height:2812" coordorigin="4016,3961" coordsize="2,2812">
              <v:shape style="position:absolute;left:4016;top:3961;width:2;height:2812" coordorigin="4016,3961" coordsize="0,2812" path="m4016,3961l4016,6773e" filled="f" stroked="t" strokeweight=".75pt" strokecolor="#000000">
                <v:path arrowok="t"/>
              </v:shape>
            </v:group>
            <v:group style="position:absolute;left:4477;top:3976;width:2;height:2798" coordorigin="4477,3976" coordsize="2,2798">
              <v:shape style="position:absolute;left:4477;top:3976;width:2;height:2798" coordorigin="4477,3976" coordsize="0,2798" path="m4477,3976l4477,6773e" filled="f" stroked="t" strokeweight=".75pt" strokecolor="#000000">
                <v:path arrowok="t"/>
              </v:shape>
            </v:group>
            <v:group style="position:absolute;left:6290;top:3946;width:2;height:2828" coordorigin="6290,3946" coordsize="2,2828">
              <v:shape style="position:absolute;left:6290;top:3946;width:2;height:2828" coordorigin="6290,3946" coordsize="0,2828" path="m6290,3946l6290,6773e" filled="f" stroked="t" strokeweight=".75pt" strokecolor="#000000">
                <v:path arrowok="t"/>
              </v:shape>
            </v:group>
            <v:group style="position:absolute;left:6744;top:3976;width:2;height:2798" coordorigin="6744,3976" coordsize="2,2798">
              <v:shape style="position:absolute;left:6744;top:3976;width:2;height:2798" coordorigin="6744,3976" coordsize="0,2798" path="m6744,3976l6744,6773e" filled="f" stroked="t" strokeweight=".75pt" strokecolor="#000000">
                <v:path arrowok="t"/>
              </v:shape>
            </v:group>
            <v:group style="position:absolute;left:7198;top:3961;width:2;height:2812" coordorigin="7198,3961" coordsize="2,2812">
              <v:shape style="position:absolute;left:7198;top:3961;width:2;height:2812" coordorigin="7198,3961" coordsize="0,2812" path="m7198,3961l7198,6773e" filled="f" stroked="t" strokeweight=".75pt" strokecolor="#000000">
                <v:path arrowok="t"/>
              </v:shape>
            </v:group>
            <v:group style="position:absolute;left:7652;top:3946;width:2;height:2828" coordorigin="7652,3946" coordsize="2,2828">
              <v:shape style="position:absolute;left:7652;top:3946;width:2;height:2828" coordorigin="7652,3946" coordsize="0,2828" path="m7652,3946l7652,6773e" filled="f" stroked="t" strokeweight=".75pt" strokecolor="#000000">
                <v:path arrowok="t"/>
              </v:shape>
            </v:group>
            <v:group style="position:absolute;left:8106;top:3991;width:2;height:2782" coordorigin="8106,3991" coordsize="2,2782">
              <v:shape style="position:absolute;left:8106;top:3991;width:2;height:2782" coordorigin="8106,3991" coordsize="0,2782" path="m8106,3991l8106,6773e" filled="f" stroked="t" strokeweight=".75pt" strokecolor="#000000">
                <v:path arrowok="t"/>
              </v:shape>
            </v:group>
            <v:group style="position:absolute;left:8560;top:3961;width:2;height:2812" coordorigin="8560,3961" coordsize="2,2812">
              <v:shape style="position:absolute;left:8560;top:3961;width:2;height:2812" coordorigin="8560,3961" coordsize="0,2812" path="m8560,3961l8560,6773e" filled="f" stroked="t" strokeweight=".75pt" strokecolor="#000000">
                <v:path arrowok="t"/>
              </v:shape>
            </v:group>
            <v:group style="position:absolute;left:9011;top:3991;width:2;height:2782" coordorigin="9011,3991" coordsize="2,2782">
              <v:shape style="position:absolute;left:9011;top:3991;width:2;height:2782" coordorigin="9011,3991" coordsize="0,2782" path="m9011,3991l9011,6773e" filled="f" stroked="t" strokeweight=".75pt" strokecolor="#000000">
                <v:path arrowok="t"/>
              </v:shape>
            </v:group>
            <v:group style="position:absolute;left:9470;top:3961;width:2;height:2812" coordorigin="9470,3961" coordsize="2,2812">
              <v:shape style="position:absolute;left:9470;top:3961;width:2;height:2812" coordorigin="9470,3961" coordsize="0,2812" path="m9470,3961l9470,6773e" filled="f" stroked="t" strokeweight=".75pt" strokecolor="#000000">
                <v:path arrowok="t"/>
              </v:shape>
            </v:group>
            <v:group style="position:absolute;left:9922;top:3976;width:2;height:2798" coordorigin="9922,3976" coordsize="2,2798">
              <v:shape style="position:absolute;left:9922;top:3976;width:2;height:2798" coordorigin="9922,3976" coordsize="0,2798" path="m9922,3976l9922,6773e" filled="f" stroked="t" strokeweight=".75pt" strokecolor="#000000">
                <v:path arrowok="t"/>
              </v:shape>
            </v:group>
            <v:group style="position:absolute;left:10376;top:3961;width:2;height:2812" coordorigin="10376,3961" coordsize="2,2812">
              <v:shape style="position:absolute;left:10376;top:3961;width:2;height:2812" coordorigin="10376,3961" coordsize="0,2812" path="m10376,3961l10376,6773e" filled="f" stroked="t" strokeweight=".75pt" strokecolor="#000000">
                <v:path arrowok="t"/>
              </v:shape>
            </v:group>
            <v:group style="position:absolute;left:823;top:5435;width:10025;height:2" coordorigin="823,5435" coordsize="10025,2">
              <v:shape style="position:absolute;left:823;top:5435;width:10025;height:2" coordorigin="823,5435" coordsize="10025,0" path="m823,5435l10848,5435e" filled="f" stroked="t" strokeweight=".75pt" strokecolor="#000000">
                <v:path arrowok="t"/>
              </v:shape>
            </v:group>
            <v:group style="position:absolute;left:808;top:5888;width:10011;height:2" coordorigin="808,5888" coordsize="10011,2">
              <v:shape style="position:absolute;left:808;top:5888;width:10011;height:2" coordorigin="808,5888" coordsize="10011,0" path="m808,5888l10818,5888e" filled="f" stroked="t" strokeweight=".75pt" strokecolor="#000000">
                <v:path arrowok="t"/>
              </v:shape>
            </v:group>
            <v:group style="position:absolute;left:808;top:6342;width:10025;height:2" coordorigin="808,6342" coordsize="10025,2">
              <v:shape style="position:absolute;left:808;top:6342;width:10025;height:2" coordorigin="808,6342" coordsize="10025,0" path="m808,6342l10832,6342e" filled="f" stroked="t" strokeweight=".75pt" strokecolor="#000000">
                <v:path arrowok="t"/>
              </v:shape>
            </v:group>
            <v:group style="position:absolute;left:1296;top:440;width:2;height:3220" coordorigin="1296,440" coordsize="2,3220">
              <v:shape style="position:absolute;left:1296;top:440;width:2;height:3220" coordorigin="1296,440" coordsize="0,3220" path="m1296,440l1296,3660e" filled="f" stroked="t" strokeweight=".75pt" strokecolor="#000000">
                <v:path arrowok="t"/>
              </v:shape>
            </v:group>
            <v:group style="position:absolute;left:1750;top:440;width:2;height:3220" coordorigin="1750,440" coordsize="2,3220">
              <v:shape style="position:absolute;left:1750;top:440;width:2;height:3220" coordorigin="1750,440" coordsize="0,3220" path="m1750,440l1750,3660e" filled="f" stroked="t" strokeweight=".75pt" strokecolor="#000000">
                <v:path arrowok="t"/>
              </v:shape>
            </v:group>
            <v:group style="position:absolute;left:2204;top:440;width:2;height:3220" coordorigin="2204,440" coordsize="2,3220">
              <v:shape style="position:absolute;left:2204;top:440;width:2;height:3220" coordorigin="2204,440" coordsize="0,3220" path="m2204,440l2204,3660e" filled="f" stroked="t" strokeweight=".75pt" strokecolor="#000000">
                <v:path arrowok="t"/>
              </v:shape>
            </v:group>
            <v:group style="position:absolute;left:2654;top:440;width:2;height:3234" coordorigin="2654,440" coordsize="2,3234">
              <v:shape style="position:absolute;left:2654;top:440;width:2;height:3234" coordorigin="2654,440" coordsize="0,3234" path="m2654,440l2654,3674e" filled="f" stroked="t" strokeweight=".75pt" strokecolor="#000000">
                <v:path arrowok="t"/>
              </v:shape>
            </v:group>
            <v:group style="position:absolute;left:3115;top:440;width:2;height:3234" coordorigin="3115,440" coordsize="2,3234">
              <v:shape style="position:absolute;left:3115;top:440;width:2;height:3234" coordorigin="3115,440" coordsize="0,3234" path="m3115,440l3115,3674e" filled="f" stroked="t" strokeweight=".75pt" strokecolor="#000000">
                <v:path arrowok="t"/>
              </v:shape>
            </v:group>
            <v:group style="position:absolute;left:3566;top:440;width:2;height:3234" coordorigin="3566,440" coordsize="2,3234">
              <v:shape style="position:absolute;left:3566;top:440;width:2;height:3234" coordorigin="3566,440" coordsize="0,3234" path="m3566,440l3566,3674e" filled="f" stroked="t" strokeweight=".75pt" strokecolor="#000000">
                <v:path arrowok="t"/>
              </v:shape>
            </v:group>
            <v:group style="position:absolute;left:4016;top:440;width:2;height:3234" coordorigin="4016,440" coordsize="2,3234">
              <v:shape style="position:absolute;left:4016;top:440;width:2;height:3234" coordorigin="4016,440" coordsize="0,3234" path="m4016,440l4016,3674e" filled="f" stroked="t" strokeweight=".75pt" strokecolor="#000000">
                <v:path arrowok="t"/>
              </v:shape>
            </v:group>
            <v:group style="position:absolute;left:4477;top:440;width:2;height:3234" coordorigin="4477,440" coordsize="2,3234">
              <v:shape style="position:absolute;left:4477;top:440;width:2;height:3234" coordorigin="4477,440" coordsize="0,3234" path="m4477,440l4477,3674e" filled="f" stroked="t" strokeweight=".75pt" strokecolor="#000000">
                <v:path arrowok="t"/>
              </v:shape>
            </v:group>
            <v:group style="position:absolute;left:6290;top:440;width:2;height:3234" coordorigin="6290,440" coordsize="2,3234">
              <v:shape style="position:absolute;left:6290;top:440;width:2;height:3234" coordorigin="6290,440" coordsize="0,3234" path="m6290,440l6290,3674e" filled="f" stroked="t" strokeweight=".75pt" strokecolor="#000000">
                <v:path arrowok="t"/>
              </v:shape>
            </v:group>
            <v:group style="position:absolute;left:6744;top:440;width:2;height:3234" coordorigin="6744,440" coordsize="2,3234">
              <v:shape style="position:absolute;left:6744;top:440;width:2;height:3234" coordorigin="6744,440" coordsize="0,3234" path="m6744,440l6744,3674e" filled="f" stroked="t" strokeweight=".75pt" strokecolor="#000000">
                <v:path arrowok="t"/>
              </v:shape>
            </v:group>
            <v:group style="position:absolute;left:7198;top:440;width:2;height:3234" coordorigin="7198,440" coordsize="2,3234">
              <v:shape style="position:absolute;left:7198;top:440;width:2;height:3234" coordorigin="7198,440" coordsize="0,3234" path="m7198,440l7198,3674e" filled="f" stroked="t" strokeweight=".75pt" strokecolor="#000000">
                <v:path arrowok="t"/>
              </v:shape>
            </v:group>
            <v:group style="position:absolute;left:7652;top:440;width:2;height:3234" coordorigin="7652,440" coordsize="2,3234">
              <v:shape style="position:absolute;left:7652;top:440;width:2;height:3234" coordorigin="7652,440" coordsize="0,3234" path="m7652,440l7652,3674e" filled="f" stroked="t" strokeweight=".75pt" strokecolor="#000000">
                <v:path arrowok="t"/>
              </v:shape>
            </v:group>
            <v:group style="position:absolute;left:8106;top:440;width:2;height:3234" coordorigin="8106,440" coordsize="2,3234">
              <v:shape style="position:absolute;left:8106;top:440;width:2;height:3234" coordorigin="8106,440" coordsize="0,3234" path="m8106,440l8106,3674e" filled="f" stroked="t" strokeweight=".75pt" strokecolor="#000000">
                <v:path arrowok="t"/>
              </v:shape>
            </v:group>
            <v:group style="position:absolute;left:8560;top:440;width:2;height:3234" coordorigin="8560,440" coordsize="2,3234">
              <v:shape style="position:absolute;left:8560;top:440;width:2;height:3234" coordorigin="8560,440" coordsize="0,3234" path="m8560,440l8560,3674e" filled="f" stroked="t" strokeweight=".75pt" strokecolor="#000000">
                <v:path arrowok="t"/>
              </v:shape>
            </v:group>
            <v:group style="position:absolute;left:9011;top:440;width:2;height:3234" coordorigin="9011,440" coordsize="2,3234">
              <v:shape style="position:absolute;left:9011;top:440;width:2;height:3234" coordorigin="9011,440" coordsize="0,3234" path="m9011,440l9011,3674e" filled="f" stroked="t" strokeweight=".75pt" strokecolor="#000000">
                <v:path arrowok="t"/>
              </v:shape>
            </v:group>
            <v:group style="position:absolute;left:9470;top:440;width:2;height:3234" coordorigin="9470,440" coordsize="2,3234">
              <v:shape style="position:absolute;left:9470;top:440;width:2;height:3234" coordorigin="9470,440" coordsize="0,3234" path="m9470,440l9470,3674e" filled="f" stroked="t" strokeweight=".75pt" strokecolor="#000000">
                <v:path arrowok="t"/>
              </v:shape>
            </v:group>
            <v:group style="position:absolute;left:9922;top:440;width:2;height:3234" coordorigin="9922,440" coordsize="2,3234">
              <v:shape style="position:absolute;left:9922;top:440;width:2;height:3234" coordorigin="9922,440" coordsize="0,3234" path="m9922,440l9922,3674e" filled="f" stroked="t" strokeweight=".75pt" strokecolor="#000000">
                <v:path arrowok="t"/>
              </v:shape>
            </v:group>
            <v:group style="position:absolute;left:10376;top:440;width:2;height:3234" coordorigin="10376,440" coordsize="2,3234">
              <v:shape style="position:absolute;left:10376;top:440;width:2;height:3234" coordorigin="10376,440" coordsize="0,3234" path="m10376,440l10376,3674e" filled="f" stroked="t" strokeweight=".75pt" strokecolor="#000000">
                <v:path arrowok="t"/>
              </v:shape>
            </v:group>
            <v:group style="position:absolute;left:808;top:440;width:10041;height:2" coordorigin="808,440" coordsize="10041,2">
              <v:shape style="position:absolute;left:808;top:440;width:10041;height:2" coordorigin="808,440" coordsize="10041,0" path="m808,440l10848,440e" filled="f" stroked="t" strokeweight=".75pt" strokecolor="#000000">
                <v:path arrowok="t"/>
              </v:shape>
            </v:group>
            <v:group style="position:absolute;left:808;top:2711;width:10041;height:2" coordorigin="808,2711" coordsize="10041,2">
              <v:shape style="position:absolute;left:808;top:2711;width:10041;height:2" coordorigin="808,2711" coordsize="10041,0" path="m808,2711l10848,2711e" filled="f" stroked="t" strokeweight=".75pt" strokecolor="#000000">
                <v:path arrowok="t"/>
              </v:shape>
            </v:group>
            <v:group style="position:absolute;left:823;top:3164;width:10025;height:2" coordorigin="823,3164" coordsize="10025,2">
              <v:shape style="position:absolute;left:823;top:3164;width:10025;height:2" coordorigin="823,3164" coordsize="10025,0" path="m823,3164l10848,3164e" filled="f" stroked="t" strokeweight=".75pt" strokecolor="#000000">
                <v:path arrowok="t"/>
              </v:shape>
            </v:group>
            <v:group style="position:absolute;left:808;top:4526;width:10041;height:2" coordorigin="808,4526" coordsize="10041,2">
              <v:shape style="position:absolute;left:808;top:4526;width:10041;height:2" coordorigin="808,4526" coordsize="10041,0" path="m808,4526l10848,4526e" filled="f" stroked="t" strokeweight=".75pt" strokecolor="#000000">
                <v:path arrowok="t"/>
              </v:shape>
            </v:group>
            <v:group style="position:absolute;left:823;top:4980;width:10025;height:2" coordorigin="823,4980" coordsize="10025,2">
              <v:shape style="position:absolute;left:823;top:4980;width:10025;height:2" coordorigin="823,4980" coordsize="10025,0" path="m823,4980l10848,4980e" filled="f" stroked="t" strokeweight=".75pt" strokecolor="#000000">
                <v:path arrowok="t"/>
              </v:shape>
            </v:group>
            <v:group style="position:absolute;left:808;top:894;width:10041;height:2" coordorigin="808,894" coordsize="10041,2">
              <v:shape style="position:absolute;left:808;top:894;width:10041;height:2" coordorigin="808,894" coordsize="10041,0" path="m808,894l10848,894e" filled="f" stroked="t" strokeweight=".75pt" strokecolor="#000000">
                <v:path arrowok="t"/>
              </v:shape>
            </v:group>
            <v:group style="position:absolute;left:823;top:1349;width:10025;height:2" coordorigin="823,1349" coordsize="10025,2">
              <v:shape style="position:absolute;left:823;top:1349;width:10025;height:2" coordorigin="823,1349" coordsize="10025,0" path="m823,1349l10848,1349e" filled="f" stroked="t" strokeweight=".75pt" strokecolor="#000000">
                <v:path arrowok="t"/>
              </v:shape>
            </v:group>
            <v:group style="position:absolute;left:853;top:1802;width:9995;height:2" coordorigin="853,1802" coordsize="9995,2">
              <v:shape style="position:absolute;left:853;top:1802;width:9995;height:2" coordorigin="853,1802" coordsize="9995,0" path="m853,1802l10848,1802e" filled="f" stroked="t" strokeweight=".75pt" strokecolor="#000000">
                <v:path arrowok="t"/>
              </v:shape>
            </v:group>
            <v:group style="position:absolute;left:823;top:2256;width:10025;height:2" coordorigin="823,2256" coordsize="10025,2">
              <v:shape style="position:absolute;left:823;top:2256;width:10025;height:2" coordorigin="823,2256" coordsize="10025,0" path="m823,2256l10848,2256e" filled="f" stroked="t" strokeweight=".75pt" strokecolor="#000000">
                <v:path arrowok="t"/>
              </v:shape>
            </v:group>
            <v:group style="position:absolute;left:853;top:-13;width:9951;height:454" coordorigin="853,-13" coordsize="9951,454">
              <v:shape style="position:absolute;left:853;top:-13;width:9951;height:454" coordorigin="853,-13" coordsize="9951,454" path="m853,440l10804,440,10804,-13,853,-13,853,440xe" filled="t" fillcolor="#FFFFFF" stroked="f">
                <v:path arrowok="t"/>
                <v:fill type="solid"/>
              </v:shape>
            </v:group>
            <v:group style="position:absolute;left:853;top:-13;width:9950;height:454" coordorigin="853,-13" coordsize="9950,454">
              <v:shape style="position:absolute;left:853;top:-13;width:9950;height:454" coordorigin="853,-13" coordsize="9950,454" path="m10802,-13l853,-13,853,440,10802,440,10802,-13xe" filled="f" stroked="t" strokeweight=".75pt" strokecolor="#000000">
                <v:path arrowok="t"/>
              </v:shape>
            </v:group>
            <v:group style="position:absolute;left:808;top:6781;width:10037;height:2" coordorigin="808,6781" coordsize="10037,2">
              <v:shape style="position:absolute;left:808;top:6781;width:10037;height:2" coordorigin="808,6781" coordsize="10037,0" path="m808,6781l10844,6781e" filled="f" stroked="t" strokeweight="3pt" strokecolor="#000000">
                <v:path arrowok="t"/>
              </v:shape>
            </v:group>
            <v:group style="position:absolute;left:4928;top:407;width:2;height:3268" coordorigin="4928,407" coordsize="2,3268">
              <v:shape style="position:absolute;left:4928;top:407;width:2;height:3268" coordorigin="4928,407" coordsize="0,3268" path="m4928,407l4928,3674e" filled="f" stroked="t" strokeweight=".75pt" strokecolor="#000000">
                <v:path arrowok="t"/>
              </v:shape>
            </v:group>
            <v:group style="position:absolute;left:4928;top:3961;width:2;height:2812" coordorigin="4928,3961" coordsize="2,2812">
              <v:shape style="position:absolute;left:4928;top:3961;width:2;height:2812" coordorigin="4928,3961" coordsize="0,2812" path="m4928,3961l4928,6773e" filled="f" stroked="t" strokeweight=".75pt" strokecolor="#000000">
                <v:path arrowok="t"/>
              </v:shape>
            </v:group>
            <v:group style="position:absolute;left:808;top:4073;width:10041;height:2" coordorigin="808,4073" coordsize="10041,2">
              <v:shape style="position:absolute;left:808;top:4073;width:10041;height:2" coordorigin="808,4073" coordsize="10041,0" path="m808,4073l10848,4073e" filled="f" stroked="t" strokeweight=".75pt" strokecolor="#000000">
                <v:path arrowok="t"/>
              </v:shape>
            </v:group>
            <v:group style="position:absolute;left:5836;top:451;width:2;height:6322" coordorigin="5836,451" coordsize="2,6322">
              <v:shape style="position:absolute;left:5836;top:451;width:2;height:6322" coordorigin="5836,451" coordsize="0,6322" path="m5836,451l5836,6773e" filled="f" stroked="t" strokeweight="3pt" strokecolor="#808080">
                <v:path arrowok="t"/>
              </v:shape>
            </v:group>
            <v:group style="position:absolute;left:5382;top:437;width:2;height:3238" coordorigin="5382,437" coordsize="2,3238">
              <v:shape style="position:absolute;left:5382;top:437;width:2;height:3238" coordorigin="5382,437" coordsize="0,3238" path="m5382,437l5382,3674e" filled="f" stroked="t" strokeweight=".75pt" strokecolor="#000000">
                <v:path arrowok="t"/>
              </v:shape>
            </v:group>
            <v:group style="position:absolute;left:5382;top:3961;width:2;height:2812" coordorigin="5382,3961" coordsize="2,2812">
              <v:shape style="position:absolute;left:5382;top:3961;width:2;height:2812" coordorigin="5382,3961" coordsize="0,2812" path="m5382,3961l5382,6773e" filled="f" stroked="t" strokeweight=".75pt" strokecolor="#000000">
                <v:path arrowok="t"/>
              </v:shape>
            </v:group>
            <v:group style="position:absolute;left:808;top:3618;width:10025;height:2" coordorigin="808,3618" coordsize="10025,2">
              <v:shape style="position:absolute;left:808;top:3618;width:10025;height:2" coordorigin="808,3618" coordsize="10025,0" path="m808,3618l10832,3618e" filled="f" stroked="t" strokeweight="3pt" strokecolor="#808080">
                <v:path arrowok="t"/>
              </v:shape>
            </v:group>
            <v:group style="position:absolute;left:7200;top:4081;width:930;height:2" coordorigin="7200,4081" coordsize="930,2">
              <v:shape style="position:absolute;left:7200;top:4081;width:930;height:2" coordorigin="7200,4081" coordsize="930,0" path="m8130,4081l7200,4081e" filled="f" stroked="t" strokeweight="3pt" strokecolor="#0000FF">
                <v:path arrowok="t"/>
              </v:shape>
            </v:group>
            <v:group style="position:absolute;left:8130;top:4081;width:2;height:900" coordorigin="8130,4081" coordsize="2,900">
              <v:shape style="position:absolute;left:8130;top:4081;width:2;height:900" coordorigin="8130,4081" coordsize="0,900" path="m8130,4081l8130,4981e" filled="f" stroked="t" strokeweight="3pt" strokecolor="#0000FF">
                <v:path arrowok="t"/>
              </v:shape>
            </v:group>
            <v:group style="position:absolute;left:6314;top:4981;width:1816;height:900" coordorigin="6314,4981" coordsize="1816,900">
              <v:shape style="position:absolute;left:6314;top:4981;width:1816;height:900" coordorigin="6314,4981" coordsize="1816,900" path="m8130,4981l6314,5881e" filled="f" stroked="t" strokeweight="3pt" strokecolor="#0000FF">
                <v:path arrowok="t"/>
              </v:shape>
            </v:group>
            <v:group style="position:absolute;left:6314;top:4081;width:900;height:1816" coordorigin="6314,4081" coordsize="900,1816">
              <v:shape style="position:absolute;left:6314;top:4081;width:900;height:1816" coordorigin="6314,4081" coordsize="900,1816" path="m6314,5897l7214,4081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Q5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= x.</w:t>
      </w:r>
      <w:r>
        <w:rPr>
          <w:b w:val="0"/>
        </w:rPr>
      </w:r>
    </w:p>
    <w:p>
      <w:pPr>
        <w:spacing w:line="140" w:lineRule="exact" w:before="4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right="5305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right="5286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right="5286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271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79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262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90" w:lineRule="exact" w:before="7"/>
        <w:rPr>
          <w:sz w:val="19"/>
          <w:szCs w:val="19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pgSz w:w="11910" w:h="16840"/>
          <w:pgMar w:header="486" w:footer="0"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41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946" w:val="left" w:leader="none"/>
          <w:tab w:pos="1420" w:val="left" w:leader="none"/>
          <w:tab w:pos="1862" w:val="left" w:leader="none"/>
          <w:tab w:pos="2332" w:val="left" w:leader="none"/>
          <w:tab w:pos="2759" w:val="left" w:leader="none"/>
          <w:tab w:pos="3231" w:val="left" w:leader="none"/>
          <w:tab w:pos="3701" w:val="left" w:leader="none"/>
          <w:tab w:pos="4142" w:val="left" w:leader="none"/>
          <w:tab w:pos="4538" w:val="left" w:leader="none"/>
        </w:tabs>
        <w:spacing w:line="240" w:lineRule="auto" w:before="93"/>
        <w:ind w:left="499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811" w:space="40"/>
            <w:col w:w="4295" w:space="40"/>
            <w:col w:w="5344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29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39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line="170" w:lineRule="exact" w:before="4"/>
        <w:rPr>
          <w:sz w:val="17"/>
          <w:szCs w:val="17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155" w:val="left" w:leader="none"/>
        </w:tabs>
        <w:spacing w:line="240" w:lineRule="auto"/>
        <w:ind w:left="435" w:right="0"/>
        <w:jc w:val="left"/>
        <w:rPr>
          <w:b w:val="0"/>
          <w:bCs w:val="0"/>
        </w:rPr>
      </w:pPr>
      <w:r>
        <w:rPr/>
        <w:pict>
          <v:group style="position:absolute;margin-left:40.380001pt;margin-top:-2.875839pt;width:504.85pt;height:345.2pt;mso-position-horizontal-relative:page;mso-position-vertical-relative:paragraph;z-index:-1345" coordorigin="808,-58" coordsize="10097,6904">
            <v:group style="position:absolute;left:872;top:-12;width:2;height:6814" coordorigin="872,-12" coordsize="2,6814">
              <v:shape style="position:absolute;left:872;top:-12;width:2;height:6814" coordorigin="872,-12" coordsize="0,6814" path="m872,-12l872,6802e" filled="f" stroked="t" strokeweight="3pt" strokecolor="#000000">
                <v:path arrowok="t"/>
              </v:shape>
            </v:group>
            <v:group style="position:absolute;left:10860;top:-12;width:2;height:6828" coordorigin="10860,-12" coordsize="2,6828">
              <v:shape style="position:absolute;left:10860;top:-12;width:2;height:6828" coordorigin="10860,-12" coordsize="0,6828" path="m10860,-12l10860,6816e" filled="f" stroked="t" strokeweight="3pt" strokecolor="#000000">
                <v:path arrowok="t"/>
              </v:shape>
            </v:group>
            <v:group style="position:absolute;left:838;top:-28;width:10023;height:16" coordorigin="838,-28" coordsize="10023,16">
              <v:shape style="position:absolute;left:838;top:-28;width:10023;height:16" coordorigin="838,-28" coordsize="10023,16" path="m838,-28l10860,-12e" filled="f" stroked="t" strokeweight="3pt" strokecolor="#000000">
                <v:path arrowok="t"/>
              </v:shape>
            </v:group>
            <v:group style="position:absolute;left:1326;top:3943;width:2;height:2829" coordorigin="1326,3943" coordsize="2,2829">
              <v:shape style="position:absolute;left:1326;top:3943;width:2;height:2829" coordorigin="1326,3943" coordsize="0,2829" path="m1326,3943l1326,6772e" filled="f" stroked="t" strokeweight=".75pt" strokecolor="#000000">
                <v:path arrowok="t"/>
              </v:shape>
            </v:group>
            <v:group style="position:absolute;left:1780;top:3958;width:2;height:2817" coordorigin="1780,3958" coordsize="2,2817">
              <v:shape style="position:absolute;left:1780;top:3958;width:2;height:2817" coordorigin="1780,3958" coordsize="0,2817" path="m1780,3958l1780,6774e" filled="f" stroked="t" strokeweight=".75pt" strokecolor="#000000">
                <v:path arrowok="t"/>
              </v:shape>
            </v:group>
            <v:group style="position:absolute;left:2234;top:3928;width:2;height:2847" coordorigin="2234,3928" coordsize="2,2847">
              <v:shape style="position:absolute;left:2234;top:3928;width:2;height:2847" coordorigin="2234,3928" coordsize="0,2847" path="m2234,3928l2234,6774e" filled="f" stroked="t" strokeweight=".75pt" strokecolor="#000000">
                <v:path arrowok="t"/>
              </v:shape>
            </v:group>
            <v:group style="position:absolute;left:2684;top:3958;width:2;height:2817" coordorigin="2684,3958" coordsize="2,2817">
              <v:shape style="position:absolute;left:2684;top:3958;width:2;height:2817" coordorigin="2684,3958" coordsize="0,2817" path="m2684,3958l2684,6774e" filled="f" stroked="t" strokeweight=".75pt" strokecolor="#000000">
                <v:path arrowok="t"/>
              </v:shape>
            </v:group>
            <v:group style="position:absolute;left:3145;top:3928;width:2;height:2847" coordorigin="3145,3928" coordsize="2,2847">
              <v:shape style="position:absolute;left:3145;top:3928;width:2;height:2847" coordorigin="3145,3928" coordsize="0,2847" path="m3145,3928l3145,6774e" filled="f" stroked="t" strokeweight=".75pt" strokecolor="#000000">
                <v:path arrowok="t"/>
              </v:shape>
            </v:group>
            <v:group style="position:absolute;left:3596;top:3943;width:2;height:2831" coordorigin="3596,3943" coordsize="2,2831">
              <v:shape style="position:absolute;left:3596;top:3943;width:2;height:2831" coordorigin="3596,3943" coordsize="0,2831" path="m3596,3943l3596,6774e" filled="f" stroked="t" strokeweight=".75pt" strokecolor="#000000">
                <v:path arrowok="t"/>
              </v:shape>
            </v:group>
            <v:group style="position:absolute;left:4046;top:3943;width:2;height:2831" coordorigin="4046,3943" coordsize="2,2831">
              <v:shape style="position:absolute;left:4046;top:3943;width:2;height:2831" coordorigin="4046,3943" coordsize="0,2831" path="m4046,3943l4046,6774e" filled="f" stroked="t" strokeweight=".75pt" strokecolor="#000000">
                <v:path arrowok="t"/>
              </v:shape>
            </v:group>
            <v:group style="position:absolute;left:4507;top:3958;width:2;height:2817" coordorigin="4507,3958" coordsize="2,2817">
              <v:shape style="position:absolute;left:4507;top:3958;width:2;height:2817" coordorigin="4507,3958" coordsize="0,2817" path="m4507,3958l4507,6774e" filled="f" stroked="t" strokeweight=".75pt" strokecolor="#000000">
                <v:path arrowok="t"/>
              </v:shape>
            </v:group>
            <v:group style="position:absolute;left:6320;top:3928;width:2;height:2847" coordorigin="6320,3928" coordsize="2,2847">
              <v:shape style="position:absolute;left:6320;top:3928;width:2;height:2847" coordorigin="6320,3928" coordsize="0,2847" path="m6320,3928l6320,6774e" filled="f" stroked="t" strokeweight=".75pt" strokecolor="#000000">
                <v:path arrowok="t"/>
              </v:shape>
            </v:group>
            <v:group style="position:absolute;left:6774;top:3958;width:2;height:2817" coordorigin="6774,3958" coordsize="2,2817">
              <v:shape style="position:absolute;left:6774;top:3958;width:2;height:2817" coordorigin="6774,3958" coordsize="0,2817" path="m6774,3958l6774,6774e" filled="f" stroked="t" strokeweight=".75pt" strokecolor="#000000">
                <v:path arrowok="t"/>
              </v:shape>
            </v:group>
            <v:group style="position:absolute;left:7228;top:3943;width:2;height:2831" coordorigin="7228,3943" coordsize="2,2831">
              <v:shape style="position:absolute;left:7228;top:3943;width:2;height:2831" coordorigin="7228,3943" coordsize="0,2831" path="m7228,3943l7228,6774e" filled="f" stroked="t" strokeweight=".75pt" strokecolor="#000000">
                <v:path arrowok="t"/>
              </v:shape>
            </v:group>
            <v:group style="position:absolute;left:7682;top:3928;width:2;height:2847" coordorigin="7682,3928" coordsize="2,2847">
              <v:shape style="position:absolute;left:7682;top:3928;width:2;height:2847" coordorigin="7682,3928" coordsize="0,2847" path="m7682,3928l7682,6774e" filled="f" stroked="t" strokeweight=".75pt" strokecolor="#000000">
                <v:path arrowok="t"/>
              </v:shape>
            </v:group>
            <v:group style="position:absolute;left:8136;top:3973;width:2;height:2801" coordorigin="8136,3973" coordsize="2,2801">
              <v:shape style="position:absolute;left:8136;top:3973;width:2;height:2801" coordorigin="8136,3973" coordsize="0,2801" path="m8136,3973l8136,6774e" filled="f" stroked="t" strokeweight=".75pt" strokecolor="#000000">
                <v:path arrowok="t"/>
              </v:shape>
            </v:group>
            <v:group style="position:absolute;left:8590;top:3943;width:2;height:2831" coordorigin="8590,3943" coordsize="2,2831">
              <v:shape style="position:absolute;left:8590;top:3943;width:2;height:2831" coordorigin="8590,3943" coordsize="0,2831" path="m8590,3943l8590,6774e" filled="f" stroked="t" strokeweight=".75pt" strokecolor="#000000">
                <v:path arrowok="t"/>
              </v:shape>
            </v:group>
            <v:group style="position:absolute;left:9041;top:3973;width:2;height:2801" coordorigin="9041,3973" coordsize="2,2801">
              <v:shape style="position:absolute;left:9041;top:3973;width:2;height:2801" coordorigin="9041,3973" coordsize="0,2801" path="m9041,3973l9041,6774e" filled="f" stroked="t" strokeweight=".75pt" strokecolor="#000000">
                <v:path arrowok="t"/>
              </v:shape>
            </v:group>
            <v:group style="position:absolute;left:9500;top:3943;width:2;height:2831" coordorigin="9500,3943" coordsize="2,2831">
              <v:shape style="position:absolute;left:9500;top:3943;width:2;height:2831" coordorigin="9500,3943" coordsize="0,2831" path="m9500,3943l9500,6774e" filled="f" stroked="t" strokeweight=".75pt" strokecolor="#000000">
                <v:path arrowok="t"/>
              </v:shape>
            </v:group>
            <v:group style="position:absolute;left:9952;top:3958;width:2;height:2817" coordorigin="9952,3958" coordsize="2,2817">
              <v:shape style="position:absolute;left:9952;top:3958;width:2;height:2817" coordorigin="9952,3958" coordsize="0,2817" path="m9952,3958l9952,6774e" filled="f" stroked="t" strokeweight=".75pt" strokecolor="#000000">
                <v:path arrowok="t"/>
              </v:shape>
            </v:group>
            <v:group style="position:absolute;left:10406;top:3943;width:2;height:2831" coordorigin="10406,3943" coordsize="2,2831">
              <v:shape style="position:absolute;left:10406;top:3943;width:2;height:2831" coordorigin="10406,3943" coordsize="0,2831" path="m10406,3943l10406,6774e" filled="f" stroked="t" strokeweight=".75pt" strokecolor="#000000">
                <v:path arrowok="t"/>
              </v:shape>
            </v:group>
            <v:group style="position:absolute;left:853;top:5436;width:10025;height:2" coordorigin="853,5436" coordsize="10025,2">
              <v:shape style="position:absolute;left:853;top:5436;width:10025;height:2" coordorigin="853,5436" coordsize="10025,0" path="m853,5436l10878,5436e" filled="f" stroked="t" strokeweight=".75pt" strokecolor="#000000">
                <v:path arrowok="t"/>
              </v:shape>
            </v:group>
            <v:group style="position:absolute;left:838;top:5890;width:10011;height:2" coordorigin="838,5890" coordsize="10011,2">
              <v:shape style="position:absolute;left:838;top:5890;width:10011;height:2" coordorigin="838,5890" coordsize="10011,0" path="m838,5890l10848,5890e" filled="f" stroked="t" strokeweight=".75pt" strokecolor="#000000">
                <v:path arrowok="t"/>
              </v:shape>
            </v:group>
            <v:group style="position:absolute;left:838;top:6343;width:10025;height:2" coordorigin="838,6343" coordsize="10025,2">
              <v:shape style="position:absolute;left:838;top:6343;width:10025;height:2" coordorigin="838,6343" coordsize="10025,0" path="m838,6343l10862,6343e" filled="f" stroked="t" strokeweight=".75pt" strokecolor="#000000">
                <v:path arrowok="t"/>
              </v:shape>
            </v:group>
            <v:group style="position:absolute;left:1326;top:442;width:2;height:3201" coordorigin="1326,442" coordsize="2,3201">
              <v:shape style="position:absolute;left:1326;top:442;width:2;height:3201" coordorigin="1326,442" coordsize="0,3201" path="m1326,442l1326,3642e" filled="f" stroked="t" strokeweight=".75pt" strokecolor="#000000">
                <v:path arrowok="t"/>
              </v:shape>
            </v:group>
            <v:group style="position:absolute;left:1780;top:442;width:2;height:3201" coordorigin="1780,442" coordsize="2,3201">
              <v:shape style="position:absolute;left:1780;top:442;width:2;height:3201" coordorigin="1780,442" coordsize="0,3201" path="m1780,442l1780,3642e" filled="f" stroked="t" strokeweight=".75pt" strokecolor="#000000">
                <v:path arrowok="t"/>
              </v:shape>
            </v:group>
            <v:group style="position:absolute;left:2234;top:442;width:2;height:3201" coordorigin="2234,442" coordsize="2,3201">
              <v:shape style="position:absolute;left:2234;top:442;width:2;height:3201" coordorigin="2234,442" coordsize="0,3201" path="m2234,442l2234,3642e" filled="f" stroked="t" strokeweight=".75pt" strokecolor="#000000">
                <v:path arrowok="t"/>
              </v:shape>
            </v:group>
            <v:group style="position:absolute;left:2684;top:442;width:2;height:3215" coordorigin="2684,442" coordsize="2,3215">
              <v:shape style="position:absolute;left:2684;top:442;width:2;height:3215" coordorigin="2684,442" coordsize="0,3215" path="m2684,442l2684,3656e" filled="f" stroked="t" strokeweight=".75pt" strokecolor="#000000">
                <v:path arrowok="t"/>
              </v:shape>
            </v:group>
            <v:group style="position:absolute;left:3145;top:442;width:2;height:3215" coordorigin="3145,442" coordsize="2,3215">
              <v:shape style="position:absolute;left:3145;top:442;width:2;height:3215" coordorigin="3145,442" coordsize="0,3215" path="m3145,442l3145,3656e" filled="f" stroked="t" strokeweight=".75pt" strokecolor="#000000">
                <v:path arrowok="t"/>
              </v:shape>
            </v:group>
            <v:group style="position:absolute;left:3596;top:442;width:2;height:3215" coordorigin="3596,442" coordsize="2,3215">
              <v:shape style="position:absolute;left:3596;top:442;width:2;height:3215" coordorigin="3596,442" coordsize="0,3215" path="m3596,442l3596,3656e" filled="f" stroked="t" strokeweight=".75pt" strokecolor="#000000">
                <v:path arrowok="t"/>
              </v:shape>
            </v:group>
            <v:group style="position:absolute;left:4046;top:442;width:2;height:3215" coordorigin="4046,442" coordsize="2,3215">
              <v:shape style="position:absolute;left:4046;top:442;width:2;height:3215" coordorigin="4046,442" coordsize="0,3215" path="m4046,442l4046,3656e" filled="f" stroked="t" strokeweight=".75pt" strokecolor="#000000">
                <v:path arrowok="t"/>
              </v:shape>
            </v:group>
            <v:group style="position:absolute;left:4507;top:442;width:2;height:3215" coordorigin="4507,442" coordsize="2,3215">
              <v:shape style="position:absolute;left:4507;top:442;width:2;height:3215" coordorigin="4507,442" coordsize="0,3215" path="m4507,442l4507,3656e" filled="f" stroked="t" strokeweight=".75pt" strokecolor="#000000">
                <v:path arrowok="t"/>
              </v:shape>
            </v:group>
            <v:group style="position:absolute;left:6320;top:442;width:2;height:3215" coordorigin="6320,442" coordsize="2,3215">
              <v:shape style="position:absolute;left:6320;top:442;width:2;height:3215" coordorigin="6320,442" coordsize="0,3215" path="m6320,442l6320,3656e" filled="f" stroked="t" strokeweight=".75pt" strokecolor="#000000">
                <v:path arrowok="t"/>
              </v:shape>
            </v:group>
            <v:group style="position:absolute;left:6774;top:442;width:2;height:3215" coordorigin="6774,442" coordsize="2,3215">
              <v:shape style="position:absolute;left:6774;top:442;width:2;height:3215" coordorigin="6774,442" coordsize="0,3215" path="m6774,442l6774,3656e" filled="f" stroked="t" strokeweight=".75pt" strokecolor="#000000">
                <v:path arrowok="t"/>
              </v:shape>
            </v:group>
            <v:group style="position:absolute;left:7228;top:442;width:2;height:3215" coordorigin="7228,442" coordsize="2,3215">
              <v:shape style="position:absolute;left:7228;top:442;width:2;height:3215" coordorigin="7228,442" coordsize="0,3215" path="m7228,442l7228,3656e" filled="f" stroked="t" strokeweight=".75pt" strokecolor="#000000">
                <v:path arrowok="t"/>
              </v:shape>
            </v:group>
            <v:group style="position:absolute;left:7682;top:442;width:2;height:3215" coordorigin="7682,442" coordsize="2,3215">
              <v:shape style="position:absolute;left:7682;top:442;width:2;height:3215" coordorigin="7682,442" coordsize="0,3215" path="m7682,442l7682,3656e" filled="f" stroked="t" strokeweight=".75pt" strokecolor="#000000">
                <v:path arrowok="t"/>
              </v:shape>
            </v:group>
            <v:group style="position:absolute;left:8136;top:442;width:2;height:3215" coordorigin="8136,442" coordsize="2,3215">
              <v:shape style="position:absolute;left:8136;top:442;width:2;height:3215" coordorigin="8136,442" coordsize="0,3215" path="m8136,442l8136,3656e" filled="f" stroked="t" strokeweight=".75pt" strokecolor="#000000">
                <v:path arrowok="t"/>
              </v:shape>
            </v:group>
            <v:group style="position:absolute;left:8590;top:442;width:2;height:3215" coordorigin="8590,442" coordsize="2,3215">
              <v:shape style="position:absolute;left:8590;top:442;width:2;height:3215" coordorigin="8590,442" coordsize="0,3215" path="m8590,442l8590,3656e" filled="f" stroked="t" strokeweight=".75pt" strokecolor="#000000">
                <v:path arrowok="t"/>
              </v:shape>
            </v:group>
            <v:group style="position:absolute;left:9041;top:442;width:2;height:3215" coordorigin="9041,442" coordsize="2,3215">
              <v:shape style="position:absolute;left:9041;top:442;width:2;height:3215" coordorigin="9041,442" coordsize="0,3215" path="m9041,442l9041,3656e" filled="f" stroked="t" strokeweight=".75pt" strokecolor="#000000">
                <v:path arrowok="t"/>
              </v:shape>
            </v:group>
            <v:group style="position:absolute;left:9500;top:442;width:2;height:3215" coordorigin="9500,442" coordsize="2,3215">
              <v:shape style="position:absolute;left:9500;top:442;width:2;height:3215" coordorigin="9500,442" coordsize="0,3215" path="m9500,442l9500,3656e" filled="f" stroked="t" strokeweight=".75pt" strokecolor="#000000">
                <v:path arrowok="t"/>
              </v:shape>
            </v:group>
            <v:group style="position:absolute;left:9952;top:442;width:2;height:3215" coordorigin="9952,442" coordsize="2,3215">
              <v:shape style="position:absolute;left:9952;top:442;width:2;height:3215" coordorigin="9952,442" coordsize="0,3215" path="m9952,442l9952,3656e" filled="f" stroked="t" strokeweight=".75pt" strokecolor="#000000">
                <v:path arrowok="t"/>
              </v:shape>
            </v:group>
            <v:group style="position:absolute;left:10406;top:442;width:2;height:3215" coordorigin="10406,442" coordsize="2,3215">
              <v:shape style="position:absolute;left:10406;top:442;width:2;height:3215" coordorigin="10406,442" coordsize="0,3215" path="m10406,442l10406,3656e" filled="f" stroked="t" strokeweight=".75pt" strokecolor="#000000">
                <v:path arrowok="t"/>
              </v:shape>
            </v:group>
            <v:group style="position:absolute;left:838;top:442;width:10041;height:2" coordorigin="838,442" coordsize="10041,2">
              <v:shape style="position:absolute;left:838;top:442;width:10041;height:2" coordorigin="838,442" coordsize="10041,0" path="m838,442l10878,442e" filled="f" stroked="t" strokeweight=".75pt" strokecolor="#000000">
                <v:path arrowok="t"/>
              </v:shape>
            </v:group>
            <v:group style="position:absolute;left:838;top:2712;width:10041;height:2" coordorigin="838,2712" coordsize="10041,2">
              <v:shape style="position:absolute;left:838;top:2712;width:10041;height:2" coordorigin="838,2712" coordsize="10041,0" path="m838,2712l10878,2712e" filled="f" stroked="t" strokeweight=".75pt" strokecolor="#000000">
                <v:path arrowok="t"/>
              </v:shape>
            </v:group>
            <v:group style="position:absolute;left:853;top:3166;width:10025;height:2" coordorigin="853,3166" coordsize="10025,2">
              <v:shape style="position:absolute;left:853;top:3166;width:10025;height:2" coordorigin="853,3166" coordsize="10025,0" path="m853,3166l10878,3166e" filled="f" stroked="t" strokeweight=".75pt" strokecolor="#000000">
                <v:path arrowok="t"/>
              </v:shape>
            </v:group>
            <v:group style="position:absolute;left:838;top:4528;width:10041;height:2" coordorigin="838,4528" coordsize="10041,2">
              <v:shape style="position:absolute;left:838;top:4528;width:10041;height:2" coordorigin="838,4528" coordsize="10041,0" path="m838,4528l10878,4528e" filled="f" stroked="t" strokeweight=".75pt" strokecolor="#000000">
                <v:path arrowok="t"/>
              </v:shape>
            </v:group>
            <v:group style="position:absolute;left:853;top:4981;width:10025;height:2" coordorigin="853,4981" coordsize="10025,2">
              <v:shape style="position:absolute;left:853;top:4981;width:10025;height:2" coordorigin="853,4981" coordsize="10025,0" path="m853,4981l10878,4981e" filled="f" stroked="t" strokeweight=".75pt" strokecolor="#000000">
                <v:path arrowok="t"/>
              </v:shape>
            </v:group>
            <v:group style="position:absolute;left:838;top:895;width:10041;height:2" coordorigin="838,895" coordsize="10041,2">
              <v:shape style="position:absolute;left:838;top:895;width:10041;height:2" coordorigin="838,895" coordsize="10041,0" path="m838,895l10878,895e" filled="f" stroked="t" strokeweight=".75pt" strokecolor="#000000">
                <v:path arrowok="t"/>
              </v:shape>
            </v:group>
            <v:group style="position:absolute;left:853;top:1350;width:10025;height:2" coordorigin="853,1350" coordsize="10025,2">
              <v:shape style="position:absolute;left:853;top:1350;width:10025;height:2" coordorigin="853,1350" coordsize="10025,0" path="m853,1350l10878,1350e" filled="f" stroked="t" strokeweight=".75pt" strokecolor="#000000">
                <v:path arrowok="t"/>
              </v:shape>
            </v:group>
            <v:group style="position:absolute;left:883;top:1804;width:9995;height:2" coordorigin="883,1804" coordsize="9995,2">
              <v:shape style="position:absolute;left:883;top:1804;width:9995;height:2" coordorigin="883,1804" coordsize="9995,0" path="m883,1804l10878,1804e" filled="f" stroked="t" strokeweight=".75pt" strokecolor="#000000">
                <v:path arrowok="t"/>
              </v:shape>
            </v:group>
            <v:group style="position:absolute;left:853;top:2257;width:10025;height:2" coordorigin="853,2257" coordsize="10025,2">
              <v:shape style="position:absolute;left:853;top:2257;width:10025;height:2" coordorigin="853,2257" coordsize="10025,0" path="m853,2257l10878,2257e" filled="f" stroked="t" strokeweight=".75pt" strokecolor="#000000">
                <v:path arrowok="t"/>
              </v:shape>
            </v:group>
            <v:group style="position:absolute;left:883;top:-12;width:9951;height:454" coordorigin="883,-12" coordsize="9951,454">
              <v:shape style="position:absolute;left:883;top:-12;width:9951;height:454" coordorigin="883,-12" coordsize="9951,454" path="m883,442l10834,442,10834,-12,883,-12,883,442xe" filled="t" fillcolor="#FFFFFF" stroked="f">
                <v:path arrowok="t"/>
                <v:fill type="solid"/>
              </v:shape>
            </v:group>
            <v:group style="position:absolute;left:883;top:-12;width:9950;height:454" coordorigin="883,-12" coordsize="9950,454">
              <v:shape style="position:absolute;left:883;top:-12;width:9950;height:454" coordorigin="883,-12" coordsize="9950,454" path="m10832,-12l883,-12,883,442,10832,442,10832,-12xe" filled="f" stroked="t" strokeweight=".75pt" strokecolor="#000000">
                <v:path arrowok="t"/>
              </v:shape>
            </v:group>
            <v:group style="position:absolute;left:838;top:6782;width:10037;height:2" coordorigin="838,6782" coordsize="10037,2">
              <v:shape style="position:absolute;left:838;top:6782;width:10037;height:2" coordorigin="838,6782" coordsize="10037,0" path="m838,6782l10874,6782e" filled="f" stroked="t" strokeweight="3pt" strokecolor="#000000">
                <v:path arrowok="t"/>
              </v:shape>
            </v:group>
            <v:group style="position:absolute;left:4958;top:408;width:2;height:3249" coordorigin="4958,408" coordsize="2,3249">
              <v:shape style="position:absolute;left:4958;top:408;width:2;height:3249" coordorigin="4958,408" coordsize="0,3249" path="m4958,408l4958,3656e" filled="f" stroked="t" strokeweight=".75pt" strokecolor="#000000">
                <v:path arrowok="t"/>
              </v:shape>
            </v:group>
            <v:group style="position:absolute;left:4958;top:3943;width:2;height:2831" coordorigin="4958,3943" coordsize="2,2831">
              <v:shape style="position:absolute;left:4958;top:3943;width:2;height:2831" coordorigin="4958,3943" coordsize="0,2831" path="m4958,3943l4958,6774e" filled="f" stroked="t" strokeweight=".75pt" strokecolor="#000000">
                <v:path arrowok="t"/>
              </v:shape>
            </v:group>
            <v:group style="position:absolute;left:838;top:4074;width:10041;height:2" coordorigin="838,4074" coordsize="10041,2">
              <v:shape style="position:absolute;left:838;top:4074;width:10041;height:2" coordorigin="838,4074" coordsize="10041,0" path="m838,4074l10878,4074e" filled="f" stroked="t" strokeweight=".75pt" strokecolor="#000000">
                <v:path arrowok="t"/>
              </v:shape>
            </v:group>
            <v:group style="position:absolute;left:5866;top:452;width:2;height:6322" coordorigin="5866,452" coordsize="2,6322">
              <v:shape style="position:absolute;left:5866;top:452;width:2;height:6322" coordorigin="5866,452" coordsize="0,6322" path="m5866,452l5866,6774e" filled="f" stroked="t" strokeweight="3pt" strokecolor="#808080">
                <v:path arrowok="t"/>
              </v:shape>
            </v:group>
            <v:group style="position:absolute;left:5412;top:438;width:2;height:3219" coordorigin="5412,438" coordsize="2,3219">
              <v:shape style="position:absolute;left:5412;top:438;width:2;height:3219" coordorigin="5412,438" coordsize="0,3219" path="m5412,438l5412,3656e" filled="f" stroked="t" strokeweight=".75pt" strokecolor="#000000">
                <v:path arrowok="t"/>
              </v:shape>
            </v:group>
            <v:group style="position:absolute;left:5412;top:3943;width:2;height:2831" coordorigin="5412,3943" coordsize="2,2831">
              <v:shape style="position:absolute;left:5412;top:3943;width:2;height:2831" coordorigin="5412,3943" coordsize="0,2831" path="m5412,3943l5412,6774e" filled="f" stroked="t" strokeweight=".75pt" strokecolor="#000000">
                <v:path arrowok="t"/>
              </v:shape>
            </v:group>
            <v:group style="position:absolute;left:838;top:3619;width:10025;height:2" coordorigin="838,3619" coordsize="10025,2">
              <v:shape style="position:absolute;left:838;top:3619;width:10025;height:2" coordorigin="838,3619" coordsize="10025,0" path="m838,3619l10862,3619e" filled="f" stroked="t" strokeweight="3pt" strokecolor="#808080">
                <v:path arrowok="t"/>
              </v:shape>
            </v:group>
            <v:group style="position:absolute;left:5444;top:2728;width:900;height:2" coordorigin="5444,2728" coordsize="900,2">
              <v:shape style="position:absolute;left:5444;top:2728;width:900;height:2" coordorigin="5444,2728" coordsize="900,0" path="m5444,2728l6344,2728e" filled="f" stroked="t" strokeweight="3pt" strokecolor="#0000FF">
                <v:path arrowok="t"/>
              </v:shape>
            </v:group>
            <v:group style="position:absolute;left:6328;top:2248;width:886;height:480" coordorigin="6328,2248" coordsize="886,480">
              <v:shape style="position:absolute;left:6328;top:2248;width:886;height:480" coordorigin="6328,2248" coordsize="886,480" path="m6328,2728l7213,2248e" filled="f" stroked="t" strokeweight="3pt" strokecolor="#0000FF">
                <v:path arrowok="t"/>
              </v:shape>
            </v:group>
            <v:group style="position:absolute;left:6298;top:1828;width:930;height:450" coordorigin="6298,1828" coordsize="930,450">
              <v:shape style="position:absolute;left:6298;top:1828;width:930;height:450" coordorigin="6298,1828" coordsize="930,450" path="m7228,2278l6298,1828e" filled="f" stroked="t" strokeweight="3pt" strokecolor="#0000FF">
                <v:path arrowok="t"/>
              </v:shape>
            </v:group>
            <v:group style="position:absolute;left:5459;top:1828;width:870;height:2" coordorigin="5459,1828" coordsize="870,2">
              <v:shape style="position:absolute;left:5459;top:1828;width:870;height:2" coordorigin="5459,1828" coordsize="870,0" path="m6329,1828l5459,1828e" filled="f" stroked="t" strokeweight="3pt" strokecolor="#0000FF">
                <v:path arrowok="t"/>
              </v:shape>
            </v:group>
            <v:group style="position:absolute;left:5444;top:1828;width:2;height:930" coordorigin="5444,1828" coordsize="2,930">
              <v:shape style="position:absolute;left:5444;top:1828;width:2;height:930" coordorigin="5444,1828" coordsize="0,930" path="m5444,1828l5444,2758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Q6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= x.</w:t>
      </w:r>
      <w:r>
        <w:rPr>
          <w:b w:val="0"/>
        </w:rPr>
      </w:r>
    </w:p>
    <w:p>
      <w:pPr>
        <w:spacing w:line="140" w:lineRule="exact" w:before="2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right="5276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255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right="5255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16" w:right="5240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50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right="5233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80" w:lineRule="exact" w:before="1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10" w:h="16840"/>
          <w:pgMar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57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932" w:val="left" w:leader="none"/>
          <w:tab w:pos="1406" w:val="left" w:leader="none"/>
          <w:tab w:pos="1847" w:val="left" w:leader="none"/>
          <w:tab w:pos="2318" w:val="left" w:leader="none"/>
          <w:tab w:pos="2745" w:val="left" w:leader="none"/>
          <w:tab w:pos="3217" w:val="left" w:leader="none"/>
          <w:tab w:pos="3687" w:val="left" w:leader="none"/>
          <w:tab w:pos="4127" w:val="left" w:leader="none"/>
          <w:tab w:pos="4523" w:val="left" w:leader="none"/>
        </w:tabs>
        <w:spacing w:line="240" w:lineRule="auto" w:before="93"/>
        <w:ind w:left="484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811" w:space="40"/>
            <w:col w:w="4309" w:space="40"/>
            <w:col w:w="5330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79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after="0" w:line="240" w:lineRule="auto"/>
        <w:jc w:val="center"/>
        <w:sectPr>
          <w:type w:val="continuous"/>
          <w:pgSz w:w="11910" w:h="16840"/>
          <w:pgMar w:top="960" w:bottom="280" w:left="600" w:right="780"/>
        </w:sectPr>
      </w:pPr>
    </w:p>
    <w:p>
      <w:pPr>
        <w:spacing w:line="180" w:lineRule="exact" w:before="4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125" w:val="left" w:leader="none"/>
        </w:tabs>
        <w:spacing w:line="240" w:lineRule="auto"/>
        <w:ind w:right="0"/>
        <w:jc w:val="left"/>
        <w:rPr>
          <w:b w:val="0"/>
          <w:bCs w:val="0"/>
        </w:rPr>
      </w:pPr>
      <w:r>
        <w:rPr/>
        <w:pict>
          <v:group style="position:absolute;margin-left:38.880001pt;margin-top:-2.935845pt;width:504.85pt;height:345.25pt;mso-position-horizontal-relative:page;mso-position-vertical-relative:paragraph;z-index:-1344" coordorigin="778,-59" coordsize="10097,6905">
            <v:group style="position:absolute;left:842;top:-13;width:2;height:6814" coordorigin="842,-13" coordsize="2,6814">
              <v:shape style="position:absolute;left:842;top:-13;width:2;height:6814" coordorigin="842,-13" coordsize="0,6814" path="m842,-13l842,6800e" filled="f" stroked="t" strokeweight="3pt" strokecolor="#000000">
                <v:path arrowok="t"/>
              </v:shape>
            </v:group>
            <v:group style="position:absolute;left:10830;top:-13;width:2;height:6830" coordorigin="10830,-13" coordsize="2,6830">
              <v:shape style="position:absolute;left:10830;top:-13;width:2;height:6830" coordorigin="10830,-13" coordsize="0,6830" path="m10830,-13l10830,6816e" filled="f" stroked="t" strokeweight="3pt" strokecolor="#000000">
                <v:path arrowok="t"/>
              </v:shape>
            </v:group>
            <v:group style="position:absolute;left:808;top:-29;width:10023;height:16" coordorigin="808,-29" coordsize="10023,16">
              <v:shape style="position:absolute;left:808;top:-29;width:10023;height:16" coordorigin="808,-29" coordsize="10023,16" path="m808,-29l10830,-13e" filled="f" stroked="t" strokeweight="3pt" strokecolor="#000000">
                <v:path arrowok="t"/>
              </v:shape>
            </v:group>
            <v:group style="position:absolute;left:1296;top:3961;width:2;height:2810" coordorigin="1296,3961" coordsize="2,2810">
              <v:shape style="position:absolute;left:1296;top:3961;width:2;height:2810" coordorigin="1296,3961" coordsize="0,2810" path="m1296,3961l1296,6770e" filled="f" stroked="t" strokeweight=".75pt" strokecolor="#000000">
                <v:path arrowok="t"/>
              </v:shape>
            </v:group>
            <v:group style="position:absolute;left:1750;top:3976;width:2;height:2798" coordorigin="1750,3976" coordsize="2,2798">
              <v:shape style="position:absolute;left:1750;top:3976;width:2;height:2798" coordorigin="1750,3976" coordsize="0,2798" path="m1750,3976l1750,6773e" filled="f" stroked="t" strokeweight=".75pt" strokecolor="#000000">
                <v:path arrowok="t"/>
              </v:shape>
            </v:group>
            <v:group style="position:absolute;left:2204;top:3946;width:2;height:2828" coordorigin="2204,3946" coordsize="2,2828">
              <v:shape style="position:absolute;left:2204;top:3946;width:2;height:2828" coordorigin="2204,3946" coordsize="0,2828" path="m2204,3946l2204,6773e" filled="f" stroked="t" strokeweight=".75pt" strokecolor="#000000">
                <v:path arrowok="t"/>
              </v:shape>
            </v:group>
            <v:group style="position:absolute;left:2654;top:3976;width:2;height:2798" coordorigin="2654,3976" coordsize="2,2798">
              <v:shape style="position:absolute;left:2654;top:3976;width:2;height:2798" coordorigin="2654,3976" coordsize="0,2798" path="m2654,3976l2654,6773e" filled="f" stroked="t" strokeweight=".75pt" strokecolor="#000000">
                <v:path arrowok="t"/>
              </v:shape>
            </v:group>
            <v:group style="position:absolute;left:3115;top:3946;width:2;height:2828" coordorigin="3115,3946" coordsize="2,2828">
              <v:shape style="position:absolute;left:3115;top:3946;width:2;height:2828" coordorigin="3115,3946" coordsize="0,2828" path="m3115,3946l3115,6773e" filled="f" stroked="t" strokeweight=".75pt" strokecolor="#000000">
                <v:path arrowok="t"/>
              </v:shape>
            </v:group>
            <v:group style="position:absolute;left:3566;top:3961;width:2;height:2812" coordorigin="3566,3961" coordsize="2,2812">
              <v:shape style="position:absolute;left:3566;top:3961;width:2;height:2812" coordorigin="3566,3961" coordsize="0,2812" path="m3566,3961l3566,6773e" filled="f" stroked="t" strokeweight=".75pt" strokecolor="#000000">
                <v:path arrowok="t"/>
              </v:shape>
            </v:group>
            <v:group style="position:absolute;left:4016;top:3961;width:2;height:2812" coordorigin="4016,3961" coordsize="2,2812">
              <v:shape style="position:absolute;left:4016;top:3961;width:2;height:2812" coordorigin="4016,3961" coordsize="0,2812" path="m4016,3961l4016,6773e" filled="f" stroked="t" strokeweight=".75pt" strokecolor="#000000">
                <v:path arrowok="t"/>
              </v:shape>
            </v:group>
            <v:group style="position:absolute;left:4477;top:3976;width:2;height:2798" coordorigin="4477,3976" coordsize="2,2798">
              <v:shape style="position:absolute;left:4477;top:3976;width:2;height:2798" coordorigin="4477,3976" coordsize="0,2798" path="m4477,3976l4477,6773e" filled="f" stroked="t" strokeweight=".75pt" strokecolor="#000000">
                <v:path arrowok="t"/>
              </v:shape>
            </v:group>
            <v:group style="position:absolute;left:6290;top:3946;width:2;height:2828" coordorigin="6290,3946" coordsize="2,2828">
              <v:shape style="position:absolute;left:6290;top:3946;width:2;height:2828" coordorigin="6290,3946" coordsize="0,2828" path="m6290,3946l6290,6773e" filled="f" stroked="t" strokeweight=".75pt" strokecolor="#000000">
                <v:path arrowok="t"/>
              </v:shape>
            </v:group>
            <v:group style="position:absolute;left:6744;top:3976;width:2;height:2798" coordorigin="6744,3976" coordsize="2,2798">
              <v:shape style="position:absolute;left:6744;top:3976;width:2;height:2798" coordorigin="6744,3976" coordsize="0,2798" path="m6744,3976l6744,6773e" filled="f" stroked="t" strokeweight=".75pt" strokecolor="#000000">
                <v:path arrowok="t"/>
              </v:shape>
            </v:group>
            <v:group style="position:absolute;left:7198;top:3961;width:2;height:2812" coordorigin="7198,3961" coordsize="2,2812">
              <v:shape style="position:absolute;left:7198;top:3961;width:2;height:2812" coordorigin="7198,3961" coordsize="0,2812" path="m7198,3961l7198,6773e" filled="f" stroked="t" strokeweight=".75pt" strokecolor="#000000">
                <v:path arrowok="t"/>
              </v:shape>
            </v:group>
            <v:group style="position:absolute;left:7652;top:3946;width:2;height:2828" coordorigin="7652,3946" coordsize="2,2828">
              <v:shape style="position:absolute;left:7652;top:3946;width:2;height:2828" coordorigin="7652,3946" coordsize="0,2828" path="m7652,3946l7652,6773e" filled="f" stroked="t" strokeweight=".75pt" strokecolor="#000000">
                <v:path arrowok="t"/>
              </v:shape>
            </v:group>
            <v:group style="position:absolute;left:8106;top:3991;width:2;height:2782" coordorigin="8106,3991" coordsize="2,2782">
              <v:shape style="position:absolute;left:8106;top:3991;width:2;height:2782" coordorigin="8106,3991" coordsize="0,2782" path="m8106,3991l8106,6773e" filled="f" stroked="t" strokeweight=".75pt" strokecolor="#000000">
                <v:path arrowok="t"/>
              </v:shape>
            </v:group>
            <v:group style="position:absolute;left:8560;top:3961;width:2;height:2812" coordorigin="8560,3961" coordsize="2,2812">
              <v:shape style="position:absolute;left:8560;top:3961;width:2;height:2812" coordorigin="8560,3961" coordsize="0,2812" path="m8560,3961l8560,6773e" filled="f" stroked="t" strokeweight=".75pt" strokecolor="#000000">
                <v:path arrowok="t"/>
              </v:shape>
            </v:group>
            <v:group style="position:absolute;left:9011;top:3991;width:2;height:2782" coordorigin="9011,3991" coordsize="2,2782">
              <v:shape style="position:absolute;left:9011;top:3991;width:2;height:2782" coordorigin="9011,3991" coordsize="0,2782" path="m9011,3991l9011,6773e" filled="f" stroked="t" strokeweight=".75pt" strokecolor="#000000">
                <v:path arrowok="t"/>
              </v:shape>
            </v:group>
            <v:group style="position:absolute;left:9470;top:3961;width:2;height:2812" coordorigin="9470,3961" coordsize="2,2812">
              <v:shape style="position:absolute;left:9470;top:3961;width:2;height:2812" coordorigin="9470,3961" coordsize="0,2812" path="m9470,3961l9470,6773e" filled="f" stroked="t" strokeweight=".75pt" strokecolor="#000000">
                <v:path arrowok="t"/>
              </v:shape>
            </v:group>
            <v:group style="position:absolute;left:9922;top:3976;width:2;height:2798" coordorigin="9922,3976" coordsize="2,2798">
              <v:shape style="position:absolute;left:9922;top:3976;width:2;height:2798" coordorigin="9922,3976" coordsize="0,2798" path="m9922,3976l9922,6773e" filled="f" stroked="t" strokeweight=".75pt" strokecolor="#000000">
                <v:path arrowok="t"/>
              </v:shape>
            </v:group>
            <v:group style="position:absolute;left:10376;top:3961;width:2;height:2812" coordorigin="10376,3961" coordsize="2,2812">
              <v:shape style="position:absolute;left:10376;top:3961;width:2;height:2812" coordorigin="10376,3961" coordsize="0,2812" path="m10376,3961l10376,6773e" filled="f" stroked="t" strokeweight=".75pt" strokecolor="#000000">
                <v:path arrowok="t"/>
              </v:shape>
            </v:group>
            <v:group style="position:absolute;left:823;top:5435;width:10025;height:2" coordorigin="823,5435" coordsize="10025,2">
              <v:shape style="position:absolute;left:823;top:5435;width:10025;height:2" coordorigin="823,5435" coordsize="10025,0" path="m823,5435l10848,5435e" filled="f" stroked="t" strokeweight=".75pt" strokecolor="#000000">
                <v:path arrowok="t"/>
              </v:shape>
            </v:group>
            <v:group style="position:absolute;left:808;top:5888;width:10011;height:2" coordorigin="808,5888" coordsize="10011,2">
              <v:shape style="position:absolute;left:808;top:5888;width:10011;height:2" coordorigin="808,5888" coordsize="10011,0" path="m808,5888l10818,5888e" filled="f" stroked="t" strokeweight=".75pt" strokecolor="#000000">
                <v:path arrowok="t"/>
              </v:shape>
            </v:group>
            <v:group style="position:absolute;left:808;top:6342;width:10025;height:2" coordorigin="808,6342" coordsize="10025,2">
              <v:shape style="position:absolute;left:808;top:6342;width:10025;height:2" coordorigin="808,6342" coordsize="10025,0" path="m808,6342l10832,6342e" filled="f" stroked="t" strokeweight=".75pt" strokecolor="#000000">
                <v:path arrowok="t"/>
              </v:shape>
            </v:group>
            <v:group style="position:absolute;left:1296;top:440;width:2;height:3220" coordorigin="1296,440" coordsize="2,3220">
              <v:shape style="position:absolute;left:1296;top:440;width:2;height:3220" coordorigin="1296,440" coordsize="0,3220" path="m1296,440l1296,3660e" filled="f" stroked="t" strokeweight=".75pt" strokecolor="#000000">
                <v:path arrowok="t"/>
              </v:shape>
            </v:group>
            <v:group style="position:absolute;left:1750;top:440;width:2;height:3220" coordorigin="1750,440" coordsize="2,3220">
              <v:shape style="position:absolute;left:1750;top:440;width:2;height:3220" coordorigin="1750,440" coordsize="0,3220" path="m1750,440l1750,3660e" filled="f" stroked="t" strokeweight=".75pt" strokecolor="#000000">
                <v:path arrowok="t"/>
              </v:shape>
            </v:group>
            <v:group style="position:absolute;left:2204;top:440;width:2;height:3220" coordorigin="2204,440" coordsize="2,3220">
              <v:shape style="position:absolute;left:2204;top:440;width:2;height:3220" coordorigin="2204,440" coordsize="0,3220" path="m2204,440l2204,3660e" filled="f" stroked="t" strokeweight=".75pt" strokecolor="#000000">
                <v:path arrowok="t"/>
              </v:shape>
            </v:group>
            <v:group style="position:absolute;left:2654;top:440;width:2;height:3234" coordorigin="2654,440" coordsize="2,3234">
              <v:shape style="position:absolute;left:2654;top:440;width:2;height:3234" coordorigin="2654,440" coordsize="0,3234" path="m2654,440l2654,3674e" filled="f" stroked="t" strokeweight=".75pt" strokecolor="#000000">
                <v:path arrowok="t"/>
              </v:shape>
            </v:group>
            <v:group style="position:absolute;left:3115;top:440;width:2;height:3234" coordorigin="3115,440" coordsize="2,3234">
              <v:shape style="position:absolute;left:3115;top:440;width:2;height:3234" coordorigin="3115,440" coordsize="0,3234" path="m3115,440l3115,3674e" filled="f" stroked="t" strokeweight=".75pt" strokecolor="#000000">
                <v:path arrowok="t"/>
              </v:shape>
            </v:group>
            <v:group style="position:absolute;left:3566;top:440;width:2;height:3234" coordorigin="3566,440" coordsize="2,3234">
              <v:shape style="position:absolute;left:3566;top:440;width:2;height:3234" coordorigin="3566,440" coordsize="0,3234" path="m3566,440l3566,3674e" filled="f" stroked="t" strokeweight=".75pt" strokecolor="#000000">
                <v:path arrowok="t"/>
              </v:shape>
            </v:group>
            <v:group style="position:absolute;left:4016;top:440;width:2;height:3234" coordorigin="4016,440" coordsize="2,3234">
              <v:shape style="position:absolute;left:4016;top:440;width:2;height:3234" coordorigin="4016,440" coordsize="0,3234" path="m4016,440l4016,3674e" filled="f" stroked="t" strokeweight=".75pt" strokecolor="#000000">
                <v:path arrowok="t"/>
              </v:shape>
            </v:group>
            <v:group style="position:absolute;left:4477;top:440;width:2;height:3234" coordorigin="4477,440" coordsize="2,3234">
              <v:shape style="position:absolute;left:4477;top:440;width:2;height:3234" coordorigin="4477,440" coordsize="0,3234" path="m4477,440l4477,3674e" filled="f" stroked="t" strokeweight=".75pt" strokecolor="#000000">
                <v:path arrowok="t"/>
              </v:shape>
            </v:group>
            <v:group style="position:absolute;left:6290;top:440;width:2;height:3234" coordorigin="6290,440" coordsize="2,3234">
              <v:shape style="position:absolute;left:6290;top:440;width:2;height:3234" coordorigin="6290,440" coordsize="0,3234" path="m6290,440l6290,3674e" filled="f" stroked="t" strokeweight=".75pt" strokecolor="#000000">
                <v:path arrowok="t"/>
              </v:shape>
            </v:group>
            <v:group style="position:absolute;left:6744;top:440;width:2;height:3234" coordorigin="6744,440" coordsize="2,3234">
              <v:shape style="position:absolute;left:6744;top:440;width:2;height:3234" coordorigin="6744,440" coordsize="0,3234" path="m6744,440l6744,3674e" filled="f" stroked="t" strokeweight=".75pt" strokecolor="#000000">
                <v:path arrowok="t"/>
              </v:shape>
            </v:group>
            <v:group style="position:absolute;left:7198;top:440;width:2;height:3234" coordorigin="7198,440" coordsize="2,3234">
              <v:shape style="position:absolute;left:7198;top:440;width:2;height:3234" coordorigin="7198,440" coordsize="0,3234" path="m7198,440l7198,3674e" filled="f" stroked="t" strokeweight=".75pt" strokecolor="#000000">
                <v:path arrowok="t"/>
              </v:shape>
            </v:group>
            <v:group style="position:absolute;left:7652;top:440;width:2;height:3234" coordorigin="7652,440" coordsize="2,3234">
              <v:shape style="position:absolute;left:7652;top:440;width:2;height:3234" coordorigin="7652,440" coordsize="0,3234" path="m7652,440l7652,3674e" filled="f" stroked="t" strokeweight=".75pt" strokecolor="#000000">
                <v:path arrowok="t"/>
              </v:shape>
            </v:group>
            <v:group style="position:absolute;left:8106;top:440;width:2;height:3234" coordorigin="8106,440" coordsize="2,3234">
              <v:shape style="position:absolute;left:8106;top:440;width:2;height:3234" coordorigin="8106,440" coordsize="0,3234" path="m8106,440l8106,3674e" filled="f" stroked="t" strokeweight=".75pt" strokecolor="#000000">
                <v:path arrowok="t"/>
              </v:shape>
            </v:group>
            <v:group style="position:absolute;left:8560;top:440;width:2;height:3234" coordorigin="8560,440" coordsize="2,3234">
              <v:shape style="position:absolute;left:8560;top:440;width:2;height:3234" coordorigin="8560,440" coordsize="0,3234" path="m8560,440l8560,3674e" filled="f" stroked="t" strokeweight=".75pt" strokecolor="#000000">
                <v:path arrowok="t"/>
              </v:shape>
            </v:group>
            <v:group style="position:absolute;left:9011;top:440;width:2;height:3234" coordorigin="9011,440" coordsize="2,3234">
              <v:shape style="position:absolute;left:9011;top:440;width:2;height:3234" coordorigin="9011,440" coordsize="0,3234" path="m9011,440l9011,3674e" filled="f" stroked="t" strokeweight=".75pt" strokecolor="#000000">
                <v:path arrowok="t"/>
              </v:shape>
            </v:group>
            <v:group style="position:absolute;left:9470;top:440;width:2;height:3234" coordorigin="9470,440" coordsize="2,3234">
              <v:shape style="position:absolute;left:9470;top:440;width:2;height:3234" coordorigin="9470,440" coordsize="0,3234" path="m9470,440l9470,3674e" filled="f" stroked="t" strokeweight=".75pt" strokecolor="#000000">
                <v:path arrowok="t"/>
              </v:shape>
            </v:group>
            <v:group style="position:absolute;left:9922;top:440;width:2;height:3234" coordorigin="9922,440" coordsize="2,3234">
              <v:shape style="position:absolute;left:9922;top:440;width:2;height:3234" coordorigin="9922,440" coordsize="0,3234" path="m9922,440l9922,3674e" filled="f" stroked="t" strokeweight=".75pt" strokecolor="#000000">
                <v:path arrowok="t"/>
              </v:shape>
            </v:group>
            <v:group style="position:absolute;left:10376;top:440;width:2;height:3234" coordorigin="10376,440" coordsize="2,3234">
              <v:shape style="position:absolute;left:10376;top:440;width:2;height:3234" coordorigin="10376,440" coordsize="0,3234" path="m10376,440l10376,3674e" filled="f" stroked="t" strokeweight=".75pt" strokecolor="#000000">
                <v:path arrowok="t"/>
              </v:shape>
            </v:group>
            <v:group style="position:absolute;left:808;top:440;width:10041;height:2" coordorigin="808,440" coordsize="10041,2">
              <v:shape style="position:absolute;left:808;top:440;width:10041;height:2" coordorigin="808,440" coordsize="10041,0" path="m808,440l10848,440e" filled="f" stroked="t" strokeweight=".75pt" strokecolor="#000000">
                <v:path arrowok="t"/>
              </v:shape>
            </v:group>
            <v:group style="position:absolute;left:808;top:2711;width:10041;height:2" coordorigin="808,2711" coordsize="10041,2">
              <v:shape style="position:absolute;left:808;top:2711;width:10041;height:2" coordorigin="808,2711" coordsize="10041,0" path="m808,2711l10848,2711e" filled="f" stroked="t" strokeweight=".75pt" strokecolor="#000000">
                <v:path arrowok="t"/>
              </v:shape>
            </v:group>
            <v:group style="position:absolute;left:823;top:3164;width:10025;height:2" coordorigin="823,3164" coordsize="10025,2">
              <v:shape style="position:absolute;left:823;top:3164;width:10025;height:2" coordorigin="823,3164" coordsize="10025,0" path="m823,3164l10848,3164e" filled="f" stroked="t" strokeweight=".75pt" strokecolor="#000000">
                <v:path arrowok="t"/>
              </v:shape>
            </v:group>
            <v:group style="position:absolute;left:808;top:4526;width:10041;height:2" coordorigin="808,4526" coordsize="10041,2">
              <v:shape style="position:absolute;left:808;top:4526;width:10041;height:2" coordorigin="808,4526" coordsize="10041,0" path="m808,4526l10848,4526e" filled="f" stroked="t" strokeweight=".75pt" strokecolor="#000000">
                <v:path arrowok="t"/>
              </v:shape>
            </v:group>
            <v:group style="position:absolute;left:823;top:4980;width:10025;height:2" coordorigin="823,4980" coordsize="10025,2">
              <v:shape style="position:absolute;left:823;top:4980;width:10025;height:2" coordorigin="823,4980" coordsize="10025,0" path="m823,4980l10848,4980e" filled="f" stroked="t" strokeweight=".75pt" strokecolor="#000000">
                <v:path arrowok="t"/>
              </v:shape>
            </v:group>
            <v:group style="position:absolute;left:808;top:894;width:10041;height:2" coordorigin="808,894" coordsize="10041,2">
              <v:shape style="position:absolute;left:808;top:894;width:10041;height:2" coordorigin="808,894" coordsize="10041,0" path="m808,894l10848,894e" filled="f" stroked="t" strokeweight=".75pt" strokecolor="#000000">
                <v:path arrowok="t"/>
              </v:shape>
            </v:group>
            <v:group style="position:absolute;left:823;top:1349;width:10025;height:2" coordorigin="823,1349" coordsize="10025,2">
              <v:shape style="position:absolute;left:823;top:1349;width:10025;height:2" coordorigin="823,1349" coordsize="10025,0" path="m823,1349l10848,1349e" filled="f" stroked="t" strokeweight=".75pt" strokecolor="#000000">
                <v:path arrowok="t"/>
              </v:shape>
            </v:group>
            <v:group style="position:absolute;left:853;top:1802;width:9995;height:2" coordorigin="853,1802" coordsize="9995,2">
              <v:shape style="position:absolute;left:853;top:1802;width:9995;height:2" coordorigin="853,1802" coordsize="9995,0" path="m853,1802l10848,1802e" filled="f" stroked="t" strokeweight=".75pt" strokecolor="#000000">
                <v:path arrowok="t"/>
              </v:shape>
            </v:group>
            <v:group style="position:absolute;left:823;top:2256;width:10025;height:2" coordorigin="823,2256" coordsize="10025,2">
              <v:shape style="position:absolute;left:823;top:2256;width:10025;height:2" coordorigin="823,2256" coordsize="10025,0" path="m823,2256l10848,2256e" filled="f" stroked="t" strokeweight=".75pt" strokecolor="#000000">
                <v:path arrowok="t"/>
              </v:shape>
            </v:group>
            <v:group style="position:absolute;left:853;top:-13;width:9951;height:454" coordorigin="853,-13" coordsize="9951,454">
              <v:shape style="position:absolute;left:853;top:-13;width:9951;height:454" coordorigin="853,-13" coordsize="9951,454" path="m853,440l10804,440,10804,-13,853,-13,853,440xe" filled="t" fillcolor="#FFFFFF" stroked="f">
                <v:path arrowok="t"/>
                <v:fill type="solid"/>
              </v:shape>
            </v:group>
            <v:group style="position:absolute;left:853;top:-13;width:9950;height:454" coordorigin="853,-13" coordsize="9950,454">
              <v:shape style="position:absolute;left:853;top:-13;width:9950;height:454" coordorigin="853,-13" coordsize="9950,454" path="m10802,-13l853,-13,853,440,10802,440,10802,-13xe" filled="f" stroked="t" strokeweight=".75pt" strokecolor="#000000">
                <v:path arrowok="t"/>
              </v:shape>
            </v:group>
            <v:group style="position:absolute;left:808;top:6781;width:10037;height:2" coordorigin="808,6781" coordsize="10037,2">
              <v:shape style="position:absolute;left:808;top:6781;width:10037;height:2" coordorigin="808,6781" coordsize="10037,0" path="m808,6781l10844,6781e" filled="f" stroked="t" strokeweight="3pt" strokecolor="#000000">
                <v:path arrowok="t"/>
              </v:shape>
            </v:group>
            <v:group style="position:absolute;left:4928;top:407;width:2;height:3268" coordorigin="4928,407" coordsize="2,3268">
              <v:shape style="position:absolute;left:4928;top:407;width:2;height:3268" coordorigin="4928,407" coordsize="0,3268" path="m4928,407l4928,3674e" filled="f" stroked="t" strokeweight=".75pt" strokecolor="#000000">
                <v:path arrowok="t"/>
              </v:shape>
            </v:group>
            <v:group style="position:absolute;left:4928;top:3961;width:2;height:2812" coordorigin="4928,3961" coordsize="2,2812">
              <v:shape style="position:absolute;left:4928;top:3961;width:2;height:2812" coordorigin="4928,3961" coordsize="0,2812" path="m4928,3961l4928,6773e" filled="f" stroked="t" strokeweight=".75pt" strokecolor="#000000">
                <v:path arrowok="t"/>
              </v:shape>
            </v:group>
            <v:group style="position:absolute;left:808;top:4073;width:10041;height:2" coordorigin="808,4073" coordsize="10041,2">
              <v:shape style="position:absolute;left:808;top:4073;width:10041;height:2" coordorigin="808,4073" coordsize="10041,0" path="m808,4073l10848,4073e" filled="f" stroked="t" strokeweight=".75pt" strokecolor="#000000">
                <v:path arrowok="t"/>
              </v:shape>
            </v:group>
            <v:group style="position:absolute;left:5836;top:451;width:2;height:6322" coordorigin="5836,451" coordsize="2,6322">
              <v:shape style="position:absolute;left:5836;top:451;width:2;height:6322" coordorigin="5836,451" coordsize="0,6322" path="m5836,451l5836,6773e" filled="f" stroked="t" strokeweight="3pt" strokecolor="#808080">
                <v:path arrowok="t"/>
              </v:shape>
            </v:group>
            <v:group style="position:absolute;left:5382;top:437;width:2;height:3238" coordorigin="5382,437" coordsize="2,3238">
              <v:shape style="position:absolute;left:5382;top:437;width:2;height:3238" coordorigin="5382,437" coordsize="0,3238" path="m5382,437l5382,3674e" filled="f" stroked="t" strokeweight=".75pt" strokecolor="#000000">
                <v:path arrowok="t"/>
              </v:shape>
            </v:group>
            <v:group style="position:absolute;left:5382;top:3961;width:2;height:2812" coordorigin="5382,3961" coordsize="2,2812">
              <v:shape style="position:absolute;left:5382;top:3961;width:2;height:2812" coordorigin="5382,3961" coordsize="0,2812" path="m5382,3961l5382,6773e" filled="f" stroked="t" strokeweight=".75pt" strokecolor="#000000">
                <v:path arrowok="t"/>
              </v:shape>
            </v:group>
            <v:group style="position:absolute;left:808;top:3618;width:10025;height:2" coordorigin="808,3618" coordsize="10025,2">
              <v:shape style="position:absolute;left:808;top:3618;width:10025;height:2" coordorigin="808,3618" coordsize="10025,0" path="m808,3618l10832,3618e" filled="f" stroked="t" strokeweight="3pt" strokecolor="#808080">
                <v:path arrowok="t"/>
              </v:shape>
            </v:group>
            <v:group style="position:absolute;left:3547;top:3140;width:2;height:534" coordorigin="3547,3140" coordsize="2,534">
              <v:shape style="position:absolute;left:3547;top:3140;width:2;height:534" coordorigin="3547,3140" coordsize="0,534" path="m3547,3140l3547,3674e" filled="f" stroked="t" strokeweight="3pt" strokecolor="#0000FF">
                <v:path arrowok="t"/>
              </v:shape>
            </v:group>
            <v:group style="position:absolute;left:3547;top:3961;width:2;height:1910" coordorigin="3547,3961" coordsize="2,1910">
              <v:shape style="position:absolute;left:3547;top:3961;width:2;height:1910" coordorigin="3547,3961" coordsize="0,1910" path="m3547,3961l3547,5870e" filled="f" stroked="t" strokeweight="3pt" strokecolor="#0000FF">
                <v:path arrowok="t"/>
              </v:shape>
            </v:group>
            <v:group style="position:absolute;left:3554;top:3140;width:916;height:2" coordorigin="3554,3140" coordsize="916,2">
              <v:shape style="position:absolute;left:3554;top:3140;width:916;height:2" coordorigin="3554,3140" coordsize="916,0" path="m3554,3140l4470,3140e" filled="f" stroked="t" strokeweight="3pt" strokecolor="#0000FF">
                <v:path arrowok="t"/>
              </v:shape>
            </v:group>
            <v:group style="position:absolute;left:4470;top:3140;width:2;height:534" coordorigin="4470,3140" coordsize="2,534">
              <v:shape style="position:absolute;left:4470;top:3140;width:2;height:534" coordorigin="4470,3140" coordsize="0,534" path="m4470,3140l4470,3674e" filled="f" stroked="t" strokeweight="3pt" strokecolor="#0000FF">
                <v:path arrowok="t"/>
              </v:shape>
            </v:group>
            <v:group style="position:absolute;left:4470;top:3976;width:2;height:81" coordorigin="4470,3976" coordsize="2,81">
              <v:shape style="position:absolute;left:4470;top:3976;width:2;height:81" coordorigin="4470,3976" coordsize="0,81" path="m4470,3976l4470,4056e" filled="f" stroked="t" strokeweight="3pt" strokecolor="#0000FF">
                <v:path arrowok="t"/>
              </v:shape>
            </v:group>
            <v:group style="position:absolute;left:3540;top:4056;width:930;height:1815" coordorigin="3540,4056" coordsize="930,1815">
              <v:shape style="position:absolute;left:3540;top:4056;width:930;height:1815" coordorigin="3540,4056" coordsize="930,1815" path="m4470,4056l3540,5870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Q7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=</w:t>
      </w:r>
      <w:r>
        <w:rPr>
          <w:spacing w:val="-1"/>
        </w:rPr>
        <w:t> </w:t>
      </w:r>
      <w:r>
        <w:rPr/>
        <w:t>-x.</w:t>
      </w:r>
      <w:r>
        <w:rPr>
          <w:b w:val="0"/>
        </w:rPr>
      </w:r>
    </w:p>
    <w:p>
      <w:pPr>
        <w:spacing w:line="140" w:lineRule="exact" w:before="4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right="5305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right="5286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right="5286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271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79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262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90" w:lineRule="exact" w:before="7"/>
        <w:rPr>
          <w:sz w:val="19"/>
          <w:szCs w:val="19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pgSz w:w="11910" w:h="16840"/>
          <w:pgMar w:header="486" w:footer="0"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41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946" w:val="left" w:leader="none"/>
          <w:tab w:pos="1420" w:val="left" w:leader="none"/>
          <w:tab w:pos="1862" w:val="left" w:leader="none"/>
          <w:tab w:pos="2332" w:val="left" w:leader="none"/>
          <w:tab w:pos="2759" w:val="left" w:leader="none"/>
          <w:tab w:pos="3231" w:val="left" w:leader="none"/>
          <w:tab w:pos="3701" w:val="left" w:leader="none"/>
          <w:tab w:pos="4142" w:val="left" w:leader="none"/>
          <w:tab w:pos="4538" w:val="left" w:leader="none"/>
        </w:tabs>
        <w:spacing w:line="240" w:lineRule="auto" w:before="93"/>
        <w:ind w:left="499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811" w:space="40"/>
            <w:col w:w="4295" w:space="40"/>
            <w:col w:w="5344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29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2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39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line="170" w:lineRule="exact" w:before="4"/>
        <w:rPr>
          <w:sz w:val="17"/>
          <w:szCs w:val="17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155" w:val="left" w:leader="none"/>
        </w:tabs>
        <w:spacing w:line="240" w:lineRule="auto"/>
        <w:ind w:left="435" w:right="0"/>
        <w:jc w:val="left"/>
        <w:rPr>
          <w:b w:val="0"/>
          <w:bCs w:val="0"/>
        </w:rPr>
      </w:pPr>
      <w:r>
        <w:rPr/>
        <w:pict>
          <v:group style="position:absolute;margin-left:40.380001pt;margin-top:-2.875839pt;width:504.85pt;height:345.2pt;mso-position-horizontal-relative:page;mso-position-vertical-relative:paragraph;z-index:-1343" coordorigin="808,-58" coordsize="10097,6904">
            <v:group style="position:absolute;left:872;top:-12;width:2;height:6814" coordorigin="872,-12" coordsize="2,6814">
              <v:shape style="position:absolute;left:872;top:-12;width:2;height:6814" coordorigin="872,-12" coordsize="0,6814" path="m872,-12l872,6802e" filled="f" stroked="t" strokeweight="3pt" strokecolor="#000000">
                <v:path arrowok="t"/>
              </v:shape>
            </v:group>
            <v:group style="position:absolute;left:10860;top:-12;width:2;height:6828" coordorigin="10860,-12" coordsize="2,6828">
              <v:shape style="position:absolute;left:10860;top:-12;width:2;height:6828" coordorigin="10860,-12" coordsize="0,6828" path="m10860,-12l10860,6816e" filled="f" stroked="t" strokeweight="3pt" strokecolor="#000000">
                <v:path arrowok="t"/>
              </v:shape>
            </v:group>
            <v:group style="position:absolute;left:838;top:-28;width:10023;height:16" coordorigin="838,-28" coordsize="10023,16">
              <v:shape style="position:absolute;left:838;top:-28;width:10023;height:16" coordorigin="838,-28" coordsize="10023,16" path="m838,-28l10860,-12e" filled="f" stroked="t" strokeweight="3pt" strokecolor="#000000">
                <v:path arrowok="t"/>
              </v:shape>
            </v:group>
            <v:group style="position:absolute;left:1326;top:3943;width:2;height:2829" coordorigin="1326,3943" coordsize="2,2829">
              <v:shape style="position:absolute;left:1326;top:3943;width:2;height:2829" coordorigin="1326,3943" coordsize="0,2829" path="m1326,3943l1326,6772e" filled="f" stroked="t" strokeweight=".75pt" strokecolor="#000000">
                <v:path arrowok="t"/>
              </v:shape>
            </v:group>
            <v:group style="position:absolute;left:1780;top:3958;width:2;height:2817" coordorigin="1780,3958" coordsize="2,2817">
              <v:shape style="position:absolute;left:1780;top:3958;width:2;height:2817" coordorigin="1780,3958" coordsize="0,2817" path="m1780,3958l1780,6774e" filled="f" stroked="t" strokeweight=".75pt" strokecolor="#000000">
                <v:path arrowok="t"/>
              </v:shape>
            </v:group>
            <v:group style="position:absolute;left:2234;top:3928;width:2;height:2847" coordorigin="2234,3928" coordsize="2,2847">
              <v:shape style="position:absolute;left:2234;top:3928;width:2;height:2847" coordorigin="2234,3928" coordsize="0,2847" path="m2234,3928l2234,6774e" filled="f" stroked="t" strokeweight=".75pt" strokecolor="#000000">
                <v:path arrowok="t"/>
              </v:shape>
            </v:group>
            <v:group style="position:absolute;left:2684;top:3958;width:2;height:2817" coordorigin="2684,3958" coordsize="2,2817">
              <v:shape style="position:absolute;left:2684;top:3958;width:2;height:2817" coordorigin="2684,3958" coordsize="0,2817" path="m2684,3958l2684,6774e" filled="f" stroked="t" strokeweight=".75pt" strokecolor="#000000">
                <v:path arrowok="t"/>
              </v:shape>
            </v:group>
            <v:group style="position:absolute;left:3145;top:3928;width:2;height:2847" coordorigin="3145,3928" coordsize="2,2847">
              <v:shape style="position:absolute;left:3145;top:3928;width:2;height:2847" coordorigin="3145,3928" coordsize="0,2847" path="m3145,3928l3145,6774e" filled="f" stroked="t" strokeweight=".75pt" strokecolor="#000000">
                <v:path arrowok="t"/>
              </v:shape>
            </v:group>
            <v:group style="position:absolute;left:3596;top:3943;width:2;height:2831" coordorigin="3596,3943" coordsize="2,2831">
              <v:shape style="position:absolute;left:3596;top:3943;width:2;height:2831" coordorigin="3596,3943" coordsize="0,2831" path="m3596,3943l3596,6774e" filled="f" stroked="t" strokeweight=".75pt" strokecolor="#000000">
                <v:path arrowok="t"/>
              </v:shape>
            </v:group>
            <v:group style="position:absolute;left:4046;top:3943;width:2;height:2831" coordorigin="4046,3943" coordsize="2,2831">
              <v:shape style="position:absolute;left:4046;top:3943;width:2;height:2831" coordorigin="4046,3943" coordsize="0,2831" path="m4046,3943l4046,6774e" filled="f" stroked="t" strokeweight=".75pt" strokecolor="#000000">
                <v:path arrowok="t"/>
              </v:shape>
            </v:group>
            <v:group style="position:absolute;left:4507;top:3958;width:2;height:2817" coordorigin="4507,3958" coordsize="2,2817">
              <v:shape style="position:absolute;left:4507;top:3958;width:2;height:2817" coordorigin="4507,3958" coordsize="0,2817" path="m4507,3958l4507,6774e" filled="f" stroked="t" strokeweight=".75pt" strokecolor="#000000">
                <v:path arrowok="t"/>
              </v:shape>
            </v:group>
            <v:group style="position:absolute;left:6320;top:3928;width:2;height:2847" coordorigin="6320,3928" coordsize="2,2847">
              <v:shape style="position:absolute;left:6320;top:3928;width:2;height:2847" coordorigin="6320,3928" coordsize="0,2847" path="m6320,3928l6320,6774e" filled="f" stroked="t" strokeweight=".75pt" strokecolor="#000000">
                <v:path arrowok="t"/>
              </v:shape>
            </v:group>
            <v:group style="position:absolute;left:6774;top:3958;width:2;height:2817" coordorigin="6774,3958" coordsize="2,2817">
              <v:shape style="position:absolute;left:6774;top:3958;width:2;height:2817" coordorigin="6774,3958" coordsize="0,2817" path="m6774,3958l6774,6774e" filled="f" stroked="t" strokeweight=".75pt" strokecolor="#000000">
                <v:path arrowok="t"/>
              </v:shape>
            </v:group>
            <v:group style="position:absolute;left:7228;top:3943;width:2;height:2831" coordorigin="7228,3943" coordsize="2,2831">
              <v:shape style="position:absolute;left:7228;top:3943;width:2;height:2831" coordorigin="7228,3943" coordsize="0,2831" path="m7228,3943l7228,6774e" filled="f" stroked="t" strokeweight=".75pt" strokecolor="#000000">
                <v:path arrowok="t"/>
              </v:shape>
            </v:group>
            <v:group style="position:absolute;left:7682;top:3928;width:2;height:2847" coordorigin="7682,3928" coordsize="2,2847">
              <v:shape style="position:absolute;left:7682;top:3928;width:2;height:2847" coordorigin="7682,3928" coordsize="0,2847" path="m7682,3928l7682,6774e" filled="f" stroked="t" strokeweight=".75pt" strokecolor="#000000">
                <v:path arrowok="t"/>
              </v:shape>
            </v:group>
            <v:group style="position:absolute;left:8136;top:3973;width:2;height:2801" coordorigin="8136,3973" coordsize="2,2801">
              <v:shape style="position:absolute;left:8136;top:3973;width:2;height:2801" coordorigin="8136,3973" coordsize="0,2801" path="m8136,3973l8136,6774e" filled="f" stroked="t" strokeweight=".75pt" strokecolor="#000000">
                <v:path arrowok="t"/>
              </v:shape>
            </v:group>
            <v:group style="position:absolute;left:8590;top:3943;width:2;height:2831" coordorigin="8590,3943" coordsize="2,2831">
              <v:shape style="position:absolute;left:8590;top:3943;width:2;height:2831" coordorigin="8590,3943" coordsize="0,2831" path="m8590,3943l8590,6774e" filled="f" stroked="t" strokeweight=".75pt" strokecolor="#000000">
                <v:path arrowok="t"/>
              </v:shape>
            </v:group>
            <v:group style="position:absolute;left:9041;top:3973;width:2;height:2801" coordorigin="9041,3973" coordsize="2,2801">
              <v:shape style="position:absolute;left:9041;top:3973;width:2;height:2801" coordorigin="9041,3973" coordsize="0,2801" path="m9041,3973l9041,6774e" filled="f" stroked="t" strokeweight=".75pt" strokecolor="#000000">
                <v:path arrowok="t"/>
              </v:shape>
            </v:group>
            <v:group style="position:absolute;left:9500;top:3943;width:2;height:2831" coordorigin="9500,3943" coordsize="2,2831">
              <v:shape style="position:absolute;left:9500;top:3943;width:2;height:2831" coordorigin="9500,3943" coordsize="0,2831" path="m9500,3943l9500,6774e" filled="f" stroked="t" strokeweight=".75pt" strokecolor="#000000">
                <v:path arrowok="t"/>
              </v:shape>
            </v:group>
            <v:group style="position:absolute;left:9952;top:3958;width:2;height:2817" coordorigin="9952,3958" coordsize="2,2817">
              <v:shape style="position:absolute;left:9952;top:3958;width:2;height:2817" coordorigin="9952,3958" coordsize="0,2817" path="m9952,3958l9952,6774e" filled="f" stroked="t" strokeweight=".75pt" strokecolor="#000000">
                <v:path arrowok="t"/>
              </v:shape>
            </v:group>
            <v:group style="position:absolute;left:10406;top:3943;width:2;height:2831" coordorigin="10406,3943" coordsize="2,2831">
              <v:shape style="position:absolute;left:10406;top:3943;width:2;height:2831" coordorigin="10406,3943" coordsize="0,2831" path="m10406,3943l10406,6774e" filled="f" stroked="t" strokeweight=".75pt" strokecolor="#000000">
                <v:path arrowok="t"/>
              </v:shape>
            </v:group>
            <v:group style="position:absolute;left:853;top:5436;width:10025;height:2" coordorigin="853,5436" coordsize="10025,2">
              <v:shape style="position:absolute;left:853;top:5436;width:10025;height:2" coordorigin="853,5436" coordsize="10025,0" path="m853,5436l10878,5436e" filled="f" stroked="t" strokeweight=".75pt" strokecolor="#000000">
                <v:path arrowok="t"/>
              </v:shape>
            </v:group>
            <v:group style="position:absolute;left:838;top:5890;width:10011;height:2" coordorigin="838,5890" coordsize="10011,2">
              <v:shape style="position:absolute;left:838;top:5890;width:10011;height:2" coordorigin="838,5890" coordsize="10011,0" path="m838,5890l10848,5890e" filled="f" stroked="t" strokeweight=".75pt" strokecolor="#000000">
                <v:path arrowok="t"/>
              </v:shape>
            </v:group>
            <v:group style="position:absolute;left:838;top:6343;width:10025;height:2" coordorigin="838,6343" coordsize="10025,2">
              <v:shape style="position:absolute;left:838;top:6343;width:10025;height:2" coordorigin="838,6343" coordsize="10025,0" path="m838,6343l10862,6343e" filled="f" stroked="t" strokeweight=".75pt" strokecolor="#000000">
                <v:path arrowok="t"/>
              </v:shape>
            </v:group>
            <v:group style="position:absolute;left:1326;top:442;width:2;height:3201" coordorigin="1326,442" coordsize="2,3201">
              <v:shape style="position:absolute;left:1326;top:442;width:2;height:3201" coordorigin="1326,442" coordsize="0,3201" path="m1326,442l1326,3642e" filled="f" stroked="t" strokeweight=".75pt" strokecolor="#000000">
                <v:path arrowok="t"/>
              </v:shape>
            </v:group>
            <v:group style="position:absolute;left:1780;top:442;width:2;height:3201" coordorigin="1780,442" coordsize="2,3201">
              <v:shape style="position:absolute;left:1780;top:442;width:2;height:3201" coordorigin="1780,442" coordsize="0,3201" path="m1780,442l1780,3642e" filled="f" stroked="t" strokeweight=".75pt" strokecolor="#000000">
                <v:path arrowok="t"/>
              </v:shape>
            </v:group>
            <v:group style="position:absolute;left:2234;top:442;width:2;height:3201" coordorigin="2234,442" coordsize="2,3201">
              <v:shape style="position:absolute;left:2234;top:442;width:2;height:3201" coordorigin="2234,442" coordsize="0,3201" path="m2234,442l2234,3642e" filled="f" stroked="t" strokeweight=".75pt" strokecolor="#000000">
                <v:path arrowok="t"/>
              </v:shape>
            </v:group>
            <v:group style="position:absolute;left:2684;top:442;width:2;height:3215" coordorigin="2684,442" coordsize="2,3215">
              <v:shape style="position:absolute;left:2684;top:442;width:2;height:3215" coordorigin="2684,442" coordsize="0,3215" path="m2684,442l2684,3656e" filled="f" stroked="t" strokeweight=".75pt" strokecolor="#000000">
                <v:path arrowok="t"/>
              </v:shape>
            </v:group>
            <v:group style="position:absolute;left:3145;top:442;width:2;height:3215" coordorigin="3145,442" coordsize="2,3215">
              <v:shape style="position:absolute;left:3145;top:442;width:2;height:3215" coordorigin="3145,442" coordsize="0,3215" path="m3145,442l3145,3656e" filled="f" stroked="t" strokeweight=".75pt" strokecolor="#000000">
                <v:path arrowok="t"/>
              </v:shape>
            </v:group>
            <v:group style="position:absolute;left:3596;top:442;width:2;height:3215" coordorigin="3596,442" coordsize="2,3215">
              <v:shape style="position:absolute;left:3596;top:442;width:2;height:3215" coordorigin="3596,442" coordsize="0,3215" path="m3596,442l3596,3656e" filled="f" stroked="t" strokeweight=".75pt" strokecolor="#000000">
                <v:path arrowok="t"/>
              </v:shape>
            </v:group>
            <v:group style="position:absolute;left:4046;top:442;width:2;height:3215" coordorigin="4046,442" coordsize="2,3215">
              <v:shape style="position:absolute;left:4046;top:442;width:2;height:3215" coordorigin="4046,442" coordsize="0,3215" path="m4046,442l4046,3656e" filled="f" stroked="t" strokeweight=".75pt" strokecolor="#000000">
                <v:path arrowok="t"/>
              </v:shape>
            </v:group>
            <v:group style="position:absolute;left:4507;top:442;width:2;height:3215" coordorigin="4507,442" coordsize="2,3215">
              <v:shape style="position:absolute;left:4507;top:442;width:2;height:3215" coordorigin="4507,442" coordsize="0,3215" path="m4507,442l4507,3656e" filled="f" stroked="t" strokeweight=".75pt" strokecolor="#000000">
                <v:path arrowok="t"/>
              </v:shape>
            </v:group>
            <v:group style="position:absolute;left:6320;top:442;width:2;height:3215" coordorigin="6320,442" coordsize="2,3215">
              <v:shape style="position:absolute;left:6320;top:442;width:2;height:3215" coordorigin="6320,442" coordsize="0,3215" path="m6320,442l6320,3656e" filled="f" stroked="t" strokeweight=".75pt" strokecolor="#000000">
                <v:path arrowok="t"/>
              </v:shape>
            </v:group>
            <v:group style="position:absolute;left:6774;top:442;width:2;height:3215" coordorigin="6774,442" coordsize="2,3215">
              <v:shape style="position:absolute;left:6774;top:442;width:2;height:3215" coordorigin="6774,442" coordsize="0,3215" path="m6774,442l6774,3656e" filled="f" stroked="t" strokeweight=".75pt" strokecolor="#000000">
                <v:path arrowok="t"/>
              </v:shape>
            </v:group>
            <v:group style="position:absolute;left:7228;top:442;width:2;height:3215" coordorigin="7228,442" coordsize="2,3215">
              <v:shape style="position:absolute;left:7228;top:442;width:2;height:3215" coordorigin="7228,442" coordsize="0,3215" path="m7228,442l7228,3656e" filled="f" stroked="t" strokeweight=".75pt" strokecolor="#000000">
                <v:path arrowok="t"/>
              </v:shape>
            </v:group>
            <v:group style="position:absolute;left:7682;top:442;width:2;height:3215" coordorigin="7682,442" coordsize="2,3215">
              <v:shape style="position:absolute;left:7682;top:442;width:2;height:3215" coordorigin="7682,442" coordsize="0,3215" path="m7682,442l7682,3656e" filled="f" stroked="t" strokeweight=".75pt" strokecolor="#000000">
                <v:path arrowok="t"/>
              </v:shape>
            </v:group>
            <v:group style="position:absolute;left:8136;top:442;width:2;height:3215" coordorigin="8136,442" coordsize="2,3215">
              <v:shape style="position:absolute;left:8136;top:442;width:2;height:3215" coordorigin="8136,442" coordsize="0,3215" path="m8136,442l8136,3656e" filled="f" stroked="t" strokeweight=".75pt" strokecolor="#000000">
                <v:path arrowok="t"/>
              </v:shape>
            </v:group>
            <v:group style="position:absolute;left:8590;top:442;width:2;height:3215" coordorigin="8590,442" coordsize="2,3215">
              <v:shape style="position:absolute;left:8590;top:442;width:2;height:3215" coordorigin="8590,442" coordsize="0,3215" path="m8590,442l8590,3656e" filled="f" stroked="t" strokeweight=".75pt" strokecolor="#000000">
                <v:path arrowok="t"/>
              </v:shape>
            </v:group>
            <v:group style="position:absolute;left:9041;top:442;width:2;height:3215" coordorigin="9041,442" coordsize="2,3215">
              <v:shape style="position:absolute;left:9041;top:442;width:2;height:3215" coordorigin="9041,442" coordsize="0,3215" path="m9041,442l9041,3656e" filled="f" stroked="t" strokeweight=".75pt" strokecolor="#000000">
                <v:path arrowok="t"/>
              </v:shape>
            </v:group>
            <v:group style="position:absolute;left:9500;top:442;width:2;height:3215" coordorigin="9500,442" coordsize="2,3215">
              <v:shape style="position:absolute;left:9500;top:442;width:2;height:3215" coordorigin="9500,442" coordsize="0,3215" path="m9500,442l9500,3656e" filled="f" stroked="t" strokeweight=".75pt" strokecolor="#000000">
                <v:path arrowok="t"/>
              </v:shape>
            </v:group>
            <v:group style="position:absolute;left:9952;top:442;width:2;height:3215" coordorigin="9952,442" coordsize="2,3215">
              <v:shape style="position:absolute;left:9952;top:442;width:2;height:3215" coordorigin="9952,442" coordsize="0,3215" path="m9952,442l9952,3656e" filled="f" stroked="t" strokeweight=".75pt" strokecolor="#000000">
                <v:path arrowok="t"/>
              </v:shape>
            </v:group>
            <v:group style="position:absolute;left:10406;top:442;width:2;height:3215" coordorigin="10406,442" coordsize="2,3215">
              <v:shape style="position:absolute;left:10406;top:442;width:2;height:3215" coordorigin="10406,442" coordsize="0,3215" path="m10406,442l10406,3656e" filled="f" stroked="t" strokeweight=".75pt" strokecolor="#000000">
                <v:path arrowok="t"/>
              </v:shape>
            </v:group>
            <v:group style="position:absolute;left:838;top:442;width:10041;height:2" coordorigin="838,442" coordsize="10041,2">
              <v:shape style="position:absolute;left:838;top:442;width:10041;height:2" coordorigin="838,442" coordsize="10041,0" path="m838,442l10878,442e" filled="f" stroked="t" strokeweight=".75pt" strokecolor="#000000">
                <v:path arrowok="t"/>
              </v:shape>
            </v:group>
            <v:group style="position:absolute;left:838;top:2712;width:10041;height:2" coordorigin="838,2712" coordsize="10041,2">
              <v:shape style="position:absolute;left:838;top:2712;width:10041;height:2" coordorigin="838,2712" coordsize="10041,0" path="m838,2712l10878,2712e" filled="f" stroked="t" strokeweight=".75pt" strokecolor="#000000">
                <v:path arrowok="t"/>
              </v:shape>
            </v:group>
            <v:group style="position:absolute;left:853;top:3166;width:10025;height:2" coordorigin="853,3166" coordsize="10025,2">
              <v:shape style="position:absolute;left:853;top:3166;width:10025;height:2" coordorigin="853,3166" coordsize="10025,0" path="m853,3166l10878,3166e" filled="f" stroked="t" strokeweight=".75pt" strokecolor="#000000">
                <v:path arrowok="t"/>
              </v:shape>
            </v:group>
            <v:group style="position:absolute;left:838;top:4528;width:10041;height:2" coordorigin="838,4528" coordsize="10041,2">
              <v:shape style="position:absolute;left:838;top:4528;width:10041;height:2" coordorigin="838,4528" coordsize="10041,0" path="m838,4528l10878,4528e" filled="f" stroked="t" strokeweight=".75pt" strokecolor="#000000">
                <v:path arrowok="t"/>
              </v:shape>
            </v:group>
            <v:group style="position:absolute;left:853;top:4981;width:10025;height:2" coordorigin="853,4981" coordsize="10025,2">
              <v:shape style="position:absolute;left:853;top:4981;width:10025;height:2" coordorigin="853,4981" coordsize="10025,0" path="m853,4981l10878,4981e" filled="f" stroked="t" strokeweight=".75pt" strokecolor="#000000">
                <v:path arrowok="t"/>
              </v:shape>
            </v:group>
            <v:group style="position:absolute;left:838;top:895;width:10041;height:2" coordorigin="838,895" coordsize="10041,2">
              <v:shape style="position:absolute;left:838;top:895;width:10041;height:2" coordorigin="838,895" coordsize="10041,0" path="m838,895l10878,895e" filled="f" stroked="t" strokeweight=".75pt" strokecolor="#000000">
                <v:path arrowok="t"/>
              </v:shape>
            </v:group>
            <v:group style="position:absolute;left:853;top:1350;width:10025;height:2" coordorigin="853,1350" coordsize="10025,2">
              <v:shape style="position:absolute;left:853;top:1350;width:10025;height:2" coordorigin="853,1350" coordsize="10025,0" path="m853,1350l10878,1350e" filled="f" stroked="t" strokeweight=".75pt" strokecolor="#000000">
                <v:path arrowok="t"/>
              </v:shape>
            </v:group>
            <v:group style="position:absolute;left:883;top:1804;width:9995;height:2" coordorigin="883,1804" coordsize="9995,2">
              <v:shape style="position:absolute;left:883;top:1804;width:9995;height:2" coordorigin="883,1804" coordsize="9995,0" path="m883,1804l10878,1804e" filled="f" stroked="t" strokeweight=".75pt" strokecolor="#000000">
                <v:path arrowok="t"/>
              </v:shape>
            </v:group>
            <v:group style="position:absolute;left:853;top:2257;width:10025;height:2" coordorigin="853,2257" coordsize="10025,2">
              <v:shape style="position:absolute;left:853;top:2257;width:10025;height:2" coordorigin="853,2257" coordsize="10025,0" path="m853,2257l10878,2257e" filled="f" stroked="t" strokeweight=".75pt" strokecolor="#000000">
                <v:path arrowok="t"/>
              </v:shape>
            </v:group>
            <v:group style="position:absolute;left:883;top:-12;width:9951;height:454" coordorigin="883,-12" coordsize="9951,454">
              <v:shape style="position:absolute;left:883;top:-12;width:9951;height:454" coordorigin="883,-12" coordsize="9951,454" path="m883,442l10834,442,10834,-12,883,-12,883,442xe" filled="t" fillcolor="#FFFFFF" stroked="f">
                <v:path arrowok="t"/>
                <v:fill type="solid"/>
              </v:shape>
            </v:group>
            <v:group style="position:absolute;left:883;top:-12;width:9950;height:454" coordorigin="883,-12" coordsize="9950,454">
              <v:shape style="position:absolute;left:883;top:-12;width:9950;height:454" coordorigin="883,-12" coordsize="9950,454" path="m10832,-12l883,-12,883,442,10832,442,10832,-12xe" filled="f" stroked="t" strokeweight=".75pt" strokecolor="#000000">
                <v:path arrowok="t"/>
              </v:shape>
            </v:group>
            <v:group style="position:absolute;left:838;top:6782;width:10037;height:2" coordorigin="838,6782" coordsize="10037,2">
              <v:shape style="position:absolute;left:838;top:6782;width:10037;height:2" coordorigin="838,6782" coordsize="10037,0" path="m838,6782l10874,6782e" filled="f" stroked="t" strokeweight="3pt" strokecolor="#000000">
                <v:path arrowok="t"/>
              </v:shape>
            </v:group>
            <v:group style="position:absolute;left:4958;top:408;width:2;height:3249" coordorigin="4958,408" coordsize="2,3249">
              <v:shape style="position:absolute;left:4958;top:408;width:2;height:3249" coordorigin="4958,408" coordsize="0,3249" path="m4958,408l4958,3656e" filled="f" stroked="t" strokeweight=".75pt" strokecolor="#000000">
                <v:path arrowok="t"/>
              </v:shape>
            </v:group>
            <v:group style="position:absolute;left:4958;top:3943;width:2;height:2831" coordorigin="4958,3943" coordsize="2,2831">
              <v:shape style="position:absolute;left:4958;top:3943;width:2;height:2831" coordorigin="4958,3943" coordsize="0,2831" path="m4958,3943l4958,6774e" filled="f" stroked="t" strokeweight=".75pt" strokecolor="#000000">
                <v:path arrowok="t"/>
              </v:shape>
            </v:group>
            <v:group style="position:absolute;left:838;top:4074;width:10041;height:2" coordorigin="838,4074" coordsize="10041,2">
              <v:shape style="position:absolute;left:838;top:4074;width:10041;height:2" coordorigin="838,4074" coordsize="10041,0" path="m838,4074l10878,4074e" filled="f" stroked="t" strokeweight=".75pt" strokecolor="#000000">
                <v:path arrowok="t"/>
              </v:shape>
            </v:group>
            <v:group style="position:absolute;left:5866;top:452;width:2;height:6322" coordorigin="5866,452" coordsize="2,6322">
              <v:shape style="position:absolute;left:5866;top:452;width:2;height:6322" coordorigin="5866,452" coordsize="0,6322" path="m5866,452l5866,6774e" filled="f" stroked="t" strokeweight="3pt" strokecolor="#808080">
                <v:path arrowok="t"/>
              </v:shape>
            </v:group>
            <v:group style="position:absolute;left:5412;top:438;width:2;height:3219" coordorigin="5412,438" coordsize="2,3219">
              <v:shape style="position:absolute;left:5412;top:438;width:2;height:3219" coordorigin="5412,438" coordsize="0,3219" path="m5412,438l5412,3656e" filled="f" stroked="t" strokeweight=".75pt" strokecolor="#000000">
                <v:path arrowok="t"/>
              </v:shape>
            </v:group>
            <v:group style="position:absolute;left:5412;top:3943;width:2;height:2831" coordorigin="5412,3943" coordsize="2,2831">
              <v:shape style="position:absolute;left:5412;top:3943;width:2;height:2831" coordorigin="5412,3943" coordsize="0,2831" path="m5412,3943l5412,6774e" filled="f" stroked="t" strokeweight=".75pt" strokecolor="#000000">
                <v:path arrowok="t"/>
              </v:shape>
            </v:group>
            <v:group style="position:absolute;left:838;top:3619;width:10025;height:2" coordorigin="838,3619" coordsize="10025,2">
              <v:shape style="position:absolute;left:838;top:3619;width:10025;height:2" coordorigin="838,3619" coordsize="10025,0" path="m838,3619l10862,3619e" filled="f" stroked="t" strokeweight="3pt" strokecolor="#808080">
                <v:path arrowok="t"/>
              </v:shape>
            </v:group>
            <v:group style="position:absolute;left:7214;top:1409;width:16;height:1770" coordorigin="7214,1409" coordsize="16,1770">
              <v:shape style="position:absolute;left:7214;top:1409;width:16;height:1770" coordorigin="7214,1409" coordsize="16,1770" path="m7230,3179l7214,1409e" filled="f" stroked="t" strokeweight="3pt" strokecolor="#0000FF">
                <v:path arrowok="t"/>
              </v:shape>
            </v:group>
            <v:group style="position:absolute;left:6780;top:1379;width:465;height:15" coordorigin="6780,1379" coordsize="465,15">
              <v:shape style="position:absolute;left:6780;top:1379;width:465;height:15" coordorigin="6780,1379" coordsize="465,15" path="m7244,1393l6780,1379e" filled="f" stroked="t" strokeweight="3pt" strokecolor="#0000FF">
                <v:path arrowok="t"/>
              </v:shape>
            </v:group>
            <v:group style="position:absolute;left:6764;top:1393;width:2;height:1770" coordorigin="6764,1393" coordsize="2,1770">
              <v:shape style="position:absolute;left:6764;top:1393;width:2;height:1770" coordorigin="6764,1393" coordsize="0,1770" path="m6764,1393l6764,3163e" filled="f" stroked="t" strokeweight="3pt" strokecolor="#0000FF">
                <v:path arrowok="t"/>
              </v:shape>
            </v:group>
            <v:group style="position:absolute;left:6780;top:3179;width:480;height:2" coordorigin="6780,3179" coordsize="480,2">
              <v:shape style="position:absolute;left:6780;top:3179;width:480;height:2" coordorigin="6780,3179" coordsize="480,0" path="m6780,3179l7260,3179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Q8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=</w:t>
      </w:r>
      <w:r>
        <w:rPr>
          <w:spacing w:val="-1"/>
        </w:rPr>
        <w:t> </w:t>
      </w:r>
      <w:r>
        <w:rPr/>
        <w:t>-x.</w:t>
      </w:r>
      <w:r>
        <w:rPr>
          <w:b w:val="0"/>
        </w:rPr>
      </w:r>
    </w:p>
    <w:p>
      <w:pPr>
        <w:spacing w:line="140" w:lineRule="exact" w:before="2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right="5276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255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right="5255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16" w:right="5240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50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right="5233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80" w:lineRule="exact" w:before="1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10" w:h="16840"/>
          <w:pgMar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57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932" w:val="left" w:leader="none"/>
          <w:tab w:pos="1406" w:val="left" w:leader="none"/>
          <w:tab w:pos="1847" w:val="left" w:leader="none"/>
          <w:tab w:pos="2318" w:val="left" w:leader="none"/>
          <w:tab w:pos="2745" w:val="left" w:leader="none"/>
          <w:tab w:pos="3217" w:val="left" w:leader="none"/>
          <w:tab w:pos="3687" w:val="left" w:leader="none"/>
          <w:tab w:pos="4127" w:val="left" w:leader="none"/>
          <w:tab w:pos="4523" w:val="left" w:leader="none"/>
        </w:tabs>
        <w:spacing w:line="240" w:lineRule="auto" w:before="93"/>
        <w:ind w:left="484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811" w:space="40"/>
            <w:col w:w="4309" w:space="40"/>
            <w:col w:w="5330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279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08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after="0" w:line="240" w:lineRule="auto"/>
        <w:jc w:val="center"/>
        <w:sectPr>
          <w:type w:val="continuous"/>
          <w:pgSz w:w="11910" w:h="16840"/>
          <w:pgMar w:top="960" w:bottom="280" w:left="600" w:right="780"/>
        </w:sectPr>
      </w:pPr>
    </w:p>
    <w:p>
      <w:pPr>
        <w:spacing w:line="160" w:lineRule="exact" w:before="4"/>
        <w:rPr>
          <w:sz w:val="16"/>
          <w:szCs w:val="16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065" w:val="left" w:leader="none"/>
        </w:tabs>
        <w:spacing w:line="240" w:lineRule="auto"/>
        <w:ind w:left="345" w:right="0"/>
        <w:jc w:val="left"/>
        <w:rPr>
          <w:b w:val="0"/>
          <w:bCs w:val="0"/>
        </w:rPr>
      </w:pPr>
      <w:r>
        <w:rPr/>
        <w:pict>
          <v:group style="position:absolute;margin-left:35.880001pt;margin-top:-2.875825pt;width:504.85pt;height:345.2pt;mso-position-horizontal-relative:page;mso-position-vertical-relative:paragraph;z-index:-1342" coordorigin="718,-58" coordsize="10097,6904">
            <v:group style="position:absolute;left:782;top:-13;width:2;height:6814" coordorigin="782,-13" coordsize="2,6814">
              <v:shape style="position:absolute;left:782;top:-13;width:2;height:6814" coordorigin="782,-13" coordsize="0,6814" path="m782,-13l782,6800e" filled="f" stroked="t" strokeweight="3pt" strokecolor="#000000">
                <v:path arrowok="t"/>
              </v:shape>
            </v:group>
            <v:group style="position:absolute;left:10770;top:-13;width:2;height:6830" coordorigin="10770,-13" coordsize="2,6830">
              <v:shape style="position:absolute;left:10770;top:-13;width:2;height:6830" coordorigin="10770,-13" coordsize="0,6830" path="m10770,-13l10770,6816e" filled="f" stroked="t" strokeweight="3pt" strokecolor="#000000">
                <v:path arrowok="t"/>
              </v:shape>
            </v:group>
            <v:group style="position:absolute;left:748;top:-28;width:10023;height:15" coordorigin="748,-28" coordsize="10023,15">
              <v:shape style="position:absolute;left:748;top:-28;width:10023;height:15" coordorigin="748,-28" coordsize="10023,15" path="m748,-28l10770,-13e" filled="f" stroked="t" strokeweight="3pt" strokecolor="#000000">
                <v:path arrowok="t"/>
              </v:shape>
            </v:group>
            <v:group style="position:absolute;left:1236;top:3952;width:2;height:2819" coordorigin="1236,3952" coordsize="2,2819">
              <v:shape style="position:absolute;left:1236;top:3952;width:2;height:2819" coordorigin="1236,3952" coordsize="0,2819" path="m1236,3952l1236,6770e" filled="f" stroked="t" strokeweight=".75pt" strokecolor="#000000">
                <v:path arrowok="t"/>
              </v:shape>
            </v:group>
            <v:group style="position:absolute;left:1690;top:3966;width:2;height:2807" coordorigin="1690,3966" coordsize="2,2807">
              <v:shape style="position:absolute;left:1690;top:3966;width:2;height:2807" coordorigin="1690,3966" coordsize="0,2807" path="m1690,3966l1690,6773e" filled="f" stroked="t" strokeweight=".75pt" strokecolor="#000000">
                <v:path arrowok="t"/>
              </v:shape>
            </v:group>
            <v:group style="position:absolute;left:2144;top:3936;width:2;height:2837" coordorigin="2144,3936" coordsize="2,2837">
              <v:shape style="position:absolute;left:2144;top:3936;width:2;height:2837" coordorigin="2144,3936" coordsize="0,2837" path="m2144,3936l2144,6773e" filled="f" stroked="t" strokeweight=".75pt" strokecolor="#000000">
                <v:path arrowok="t"/>
              </v:shape>
            </v:group>
            <v:group style="position:absolute;left:2594;top:3966;width:2;height:2807" coordorigin="2594,3966" coordsize="2,2807">
              <v:shape style="position:absolute;left:2594;top:3966;width:2;height:2807" coordorigin="2594,3966" coordsize="0,2807" path="m2594,3966l2594,6773e" filled="f" stroked="t" strokeweight=".75pt" strokecolor="#000000">
                <v:path arrowok="t"/>
              </v:shape>
            </v:group>
            <v:group style="position:absolute;left:3055;top:3936;width:2;height:2837" coordorigin="3055,3936" coordsize="2,2837">
              <v:shape style="position:absolute;left:3055;top:3936;width:2;height:2837" coordorigin="3055,3936" coordsize="0,2837" path="m3055,3936l3055,6773e" filled="f" stroked="t" strokeweight=".75pt" strokecolor="#000000">
                <v:path arrowok="t"/>
              </v:shape>
            </v:group>
            <v:group style="position:absolute;left:3506;top:3952;width:2;height:2822" coordorigin="3506,3952" coordsize="2,2822">
              <v:shape style="position:absolute;left:3506;top:3952;width:2;height:2822" coordorigin="3506,3952" coordsize="0,2822" path="m3506,3952l3506,6773e" filled="f" stroked="t" strokeweight=".75pt" strokecolor="#000000">
                <v:path arrowok="t"/>
              </v:shape>
            </v:group>
            <v:group style="position:absolute;left:3956;top:3952;width:2;height:2822" coordorigin="3956,3952" coordsize="2,2822">
              <v:shape style="position:absolute;left:3956;top:3952;width:2;height:2822" coordorigin="3956,3952" coordsize="0,2822" path="m3956,3952l3956,6773e" filled="f" stroked="t" strokeweight=".75pt" strokecolor="#000000">
                <v:path arrowok="t"/>
              </v:shape>
            </v:group>
            <v:group style="position:absolute;left:4417;top:3966;width:2;height:2807" coordorigin="4417,3966" coordsize="2,2807">
              <v:shape style="position:absolute;left:4417;top:3966;width:2;height:2807" coordorigin="4417,3966" coordsize="0,2807" path="m4417,3966l4417,6773e" filled="f" stroked="t" strokeweight=".75pt" strokecolor="#000000">
                <v:path arrowok="t"/>
              </v:shape>
            </v:group>
            <v:group style="position:absolute;left:6230;top:3936;width:2;height:2837" coordorigin="6230,3936" coordsize="2,2837">
              <v:shape style="position:absolute;left:6230;top:3936;width:2;height:2837" coordorigin="6230,3936" coordsize="0,2837" path="m6230,3936l6230,6773e" filled="f" stroked="t" strokeweight=".75pt" strokecolor="#000000">
                <v:path arrowok="t"/>
              </v:shape>
            </v:group>
            <v:group style="position:absolute;left:6684;top:3966;width:2;height:2807" coordorigin="6684,3966" coordsize="2,2807">
              <v:shape style="position:absolute;left:6684;top:3966;width:2;height:2807" coordorigin="6684,3966" coordsize="0,2807" path="m6684,3966l6684,6773e" filled="f" stroked="t" strokeweight=".75pt" strokecolor="#000000">
                <v:path arrowok="t"/>
              </v:shape>
            </v:group>
            <v:group style="position:absolute;left:7138;top:3952;width:2;height:2822" coordorigin="7138,3952" coordsize="2,2822">
              <v:shape style="position:absolute;left:7138;top:3952;width:2;height:2822" coordorigin="7138,3952" coordsize="0,2822" path="m7138,3952l7138,6773e" filled="f" stroked="t" strokeweight=".75pt" strokecolor="#000000">
                <v:path arrowok="t"/>
              </v:shape>
            </v:group>
            <v:group style="position:absolute;left:7592;top:3936;width:2;height:2837" coordorigin="7592,3936" coordsize="2,2837">
              <v:shape style="position:absolute;left:7592;top:3936;width:2;height:2837" coordorigin="7592,3936" coordsize="0,2837" path="m7592,3936l7592,6773e" filled="f" stroked="t" strokeweight=".75pt" strokecolor="#000000">
                <v:path arrowok="t"/>
              </v:shape>
            </v:group>
            <v:group style="position:absolute;left:8046;top:3982;width:2;height:2792" coordorigin="8046,3982" coordsize="2,2792">
              <v:shape style="position:absolute;left:8046;top:3982;width:2;height:2792" coordorigin="8046,3982" coordsize="0,2792" path="m8046,3982l8046,6773e" filled="f" stroked="t" strokeweight=".75pt" strokecolor="#000000">
                <v:path arrowok="t"/>
              </v:shape>
            </v:group>
            <v:group style="position:absolute;left:8500;top:3952;width:2;height:2822" coordorigin="8500,3952" coordsize="2,2822">
              <v:shape style="position:absolute;left:8500;top:3952;width:2;height:2822" coordorigin="8500,3952" coordsize="0,2822" path="m8500,3952l8500,6773e" filled="f" stroked="t" strokeweight=".75pt" strokecolor="#000000">
                <v:path arrowok="t"/>
              </v:shape>
            </v:group>
            <v:group style="position:absolute;left:8951;top:3982;width:2;height:2792" coordorigin="8951,3982" coordsize="2,2792">
              <v:shape style="position:absolute;left:8951;top:3982;width:2;height:2792" coordorigin="8951,3982" coordsize="0,2792" path="m8951,3982l8951,6773e" filled="f" stroked="t" strokeweight=".75pt" strokecolor="#000000">
                <v:path arrowok="t"/>
              </v:shape>
            </v:group>
            <v:group style="position:absolute;left:9410;top:3952;width:2;height:2822" coordorigin="9410,3952" coordsize="2,2822">
              <v:shape style="position:absolute;left:9410;top:3952;width:2;height:2822" coordorigin="9410,3952" coordsize="0,2822" path="m9410,3952l9410,6773e" filled="f" stroked="t" strokeweight=".75pt" strokecolor="#000000">
                <v:path arrowok="t"/>
              </v:shape>
            </v:group>
            <v:group style="position:absolute;left:9862;top:3966;width:2;height:2807" coordorigin="9862,3966" coordsize="2,2807">
              <v:shape style="position:absolute;left:9862;top:3966;width:2;height:2807" coordorigin="9862,3966" coordsize="0,2807" path="m9862,3966l9862,6773e" filled="f" stroked="t" strokeweight=".75pt" strokecolor="#000000">
                <v:path arrowok="t"/>
              </v:shape>
            </v:group>
            <v:group style="position:absolute;left:10316;top:3952;width:2;height:2822" coordorigin="10316,3952" coordsize="2,2822">
              <v:shape style="position:absolute;left:10316;top:3952;width:2;height:2822" coordorigin="10316,3952" coordsize="0,2822" path="m10316,3952l10316,6773e" filled="f" stroked="t" strokeweight=".75pt" strokecolor="#000000">
                <v:path arrowok="t"/>
              </v:shape>
            </v:group>
            <v:group style="position:absolute;left:763;top:5435;width:10025;height:2" coordorigin="763,5435" coordsize="10025,2">
              <v:shape style="position:absolute;left:763;top:5435;width:10025;height:2" coordorigin="763,5435" coordsize="10025,0" path="m763,5435l10788,5435e" filled="f" stroked="t" strokeweight=".75pt" strokecolor="#000000">
                <v:path arrowok="t"/>
              </v:shape>
            </v:group>
            <v:group style="position:absolute;left:748;top:5888;width:10011;height:2" coordorigin="748,5888" coordsize="10011,2">
              <v:shape style="position:absolute;left:748;top:5888;width:10011;height:2" coordorigin="748,5888" coordsize="10011,0" path="m748,5888l10758,5888e" filled="f" stroked="t" strokeweight=".75pt" strokecolor="#000000">
                <v:path arrowok="t"/>
              </v:shape>
            </v:group>
            <v:group style="position:absolute;left:748;top:6343;width:10025;height:2" coordorigin="748,6343" coordsize="10025,2">
              <v:shape style="position:absolute;left:748;top:6343;width:10025;height:2" coordorigin="748,6343" coordsize="10025,0" path="m748,6343l10772,6343e" filled="f" stroked="t" strokeweight=".75pt" strokecolor="#000000">
                <v:path arrowok="t"/>
              </v:shape>
            </v:group>
            <v:group style="position:absolute;left:1236;top:442;width:2;height:3209" coordorigin="1236,442" coordsize="2,3209">
              <v:shape style="position:absolute;left:1236;top:442;width:2;height:3209" coordorigin="1236,442" coordsize="0,3209" path="m1236,442l1236,3650e" filled="f" stroked="t" strokeweight=".75pt" strokecolor="#000000">
                <v:path arrowok="t"/>
              </v:shape>
            </v:group>
            <v:group style="position:absolute;left:1690;top:442;width:2;height:3209" coordorigin="1690,442" coordsize="2,3209">
              <v:shape style="position:absolute;left:1690;top:442;width:2;height:3209" coordorigin="1690,442" coordsize="0,3209" path="m1690,442l1690,3650e" filled="f" stroked="t" strokeweight=".75pt" strokecolor="#000000">
                <v:path arrowok="t"/>
              </v:shape>
            </v:group>
            <v:group style="position:absolute;left:2144;top:442;width:2;height:3209" coordorigin="2144,442" coordsize="2,3209">
              <v:shape style="position:absolute;left:2144;top:442;width:2;height:3209" coordorigin="2144,442" coordsize="0,3209" path="m2144,442l2144,3650e" filled="f" stroked="t" strokeweight=".75pt" strokecolor="#000000">
                <v:path arrowok="t"/>
              </v:shape>
            </v:group>
            <v:group style="position:absolute;left:2594;top:442;width:2;height:3224" coordorigin="2594,442" coordsize="2,3224">
              <v:shape style="position:absolute;left:2594;top:442;width:2;height:3224" coordorigin="2594,442" coordsize="0,3224" path="m2594,442l2594,3665e" filled="f" stroked="t" strokeweight=".75pt" strokecolor="#000000">
                <v:path arrowok="t"/>
              </v:shape>
            </v:group>
            <v:group style="position:absolute;left:3055;top:442;width:2;height:3224" coordorigin="3055,442" coordsize="2,3224">
              <v:shape style="position:absolute;left:3055;top:442;width:2;height:3224" coordorigin="3055,442" coordsize="0,3224" path="m3055,442l3055,3665e" filled="f" stroked="t" strokeweight=".75pt" strokecolor="#000000">
                <v:path arrowok="t"/>
              </v:shape>
            </v:group>
            <v:group style="position:absolute;left:3506;top:442;width:2;height:3224" coordorigin="3506,442" coordsize="2,3224">
              <v:shape style="position:absolute;left:3506;top:442;width:2;height:3224" coordorigin="3506,442" coordsize="0,3224" path="m3506,442l3506,3665e" filled="f" stroked="t" strokeweight=".75pt" strokecolor="#000000">
                <v:path arrowok="t"/>
              </v:shape>
            </v:group>
            <v:group style="position:absolute;left:3956;top:442;width:2;height:3224" coordorigin="3956,442" coordsize="2,3224">
              <v:shape style="position:absolute;left:3956;top:442;width:2;height:3224" coordorigin="3956,442" coordsize="0,3224" path="m3956,442l3956,3665e" filled="f" stroked="t" strokeweight=".75pt" strokecolor="#000000">
                <v:path arrowok="t"/>
              </v:shape>
            </v:group>
            <v:group style="position:absolute;left:4417;top:442;width:2;height:3224" coordorigin="4417,442" coordsize="2,3224">
              <v:shape style="position:absolute;left:4417;top:442;width:2;height:3224" coordorigin="4417,442" coordsize="0,3224" path="m4417,442l4417,3665e" filled="f" stroked="t" strokeweight=".75pt" strokecolor="#000000">
                <v:path arrowok="t"/>
              </v:shape>
            </v:group>
            <v:group style="position:absolute;left:6230;top:442;width:2;height:3224" coordorigin="6230,442" coordsize="2,3224">
              <v:shape style="position:absolute;left:6230;top:442;width:2;height:3224" coordorigin="6230,442" coordsize="0,3224" path="m6230,442l6230,3665e" filled="f" stroked="t" strokeweight=".75pt" strokecolor="#000000">
                <v:path arrowok="t"/>
              </v:shape>
            </v:group>
            <v:group style="position:absolute;left:6684;top:442;width:2;height:3224" coordorigin="6684,442" coordsize="2,3224">
              <v:shape style="position:absolute;left:6684;top:442;width:2;height:3224" coordorigin="6684,442" coordsize="0,3224" path="m6684,442l6684,3665e" filled="f" stroked="t" strokeweight=".75pt" strokecolor="#000000">
                <v:path arrowok="t"/>
              </v:shape>
            </v:group>
            <v:group style="position:absolute;left:7138;top:442;width:2;height:3224" coordorigin="7138,442" coordsize="2,3224">
              <v:shape style="position:absolute;left:7138;top:442;width:2;height:3224" coordorigin="7138,442" coordsize="0,3224" path="m7138,442l7138,3665e" filled="f" stroked="t" strokeweight=".75pt" strokecolor="#000000">
                <v:path arrowok="t"/>
              </v:shape>
            </v:group>
            <v:group style="position:absolute;left:7592;top:442;width:2;height:3224" coordorigin="7592,442" coordsize="2,3224">
              <v:shape style="position:absolute;left:7592;top:442;width:2;height:3224" coordorigin="7592,442" coordsize="0,3224" path="m7592,442l7592,3665e" filled="f" stroked="t" strokeweight=".75pt" strokecolor="#000000">
                <v:path arrowok="t"/>
              </v:shape>
            </v:group>
            <v:group style="position:absolute;left:8046;top:442;width:2;height:3224" coordorigin="8046,442" coordsize="2,3224">
              <v:shape style="position:absolute;left:8046;top:442;width:2;height:3224" coordorigin="8046,442" coordsize="0,3224" path="m8046,442l8046,3665e" filled="f" stroked="t" strokeweight=".75pt" strokecolor="#000000">
                <v:path arrowok="t"/>
              </v:shape>
            </v:group>
            <v:group style="position:absolute;left:8500;top:442;width:2;height:3224" coordorigin="8500,442" coordsize="2,3224">
              <v:shape style="position:absolute;left:8500;top:442;width:2;height:3224" coordorigin="8500,442" coordsize="0,3224" path="m8500,442l8500,3665e" filled="f" stroked="t" strokeweight=".75pt" strokecolor="#000000">
                <v:path arrowok="t"/>
              </v:shape>
            </v:group>
            <v:group style="position:absolute;left:8951;top:442;width:2;height:3224" coordorigin="8951,442" coordsize="2,3224">
              <v:shape style="position:absolute;left:8951;top:442;width:2;height:3224" coordorigin="8951,442" coordsize="0,3224" path="m8951,442l8951,3665e" filled="f" stroked="t" strokeweight=".75pt" strokecolor="#000000">
                <v:path arrowok="t"/>
              </v:shape>
            </v:group>
            <v:group style="position:absolute;left:9410;top:442;width:2;height:3224" coordorigin="9410,442" coordsize="2,3224">
              <v:shape style="position:absolute;left:9410;top:442;width:2;height:3224" coordorigin="9410,442" coordsize="0,3224" path="m9410,442l9410,3665e" filled="f" stroked="t" strokeweight=".75pt" strokecolor="#000000">
                <v:path arrowok="t"/>
              </v:shape>
            </v:group>
            <v:group style="position:absolute;left:9862;top:442;width:2;height:3224" coordorigin="9862,442" coordsize="2,3224">
              <v:shape style="position:absolute;left:9862;top:442;width:2;height:3224" coordorigin="9862,442" coordsize="0,3224" path="m9862,442l9862,3665e" filled="f" stroked="t" strokeweight=".75pt" strokecolor="#000000">
                <v:path arrowok="t"/>
              </v:shape>
            </v:group>
            <v:group style="position:absolute;left:10316;top:442;width:2;height:3224" coordorigin="10316,442" coordsize="2,3224">
              <v:shape style="position:absolute;left:10316;top:442;width:2;height:3224" coordorigin="10316,442" coordsize="0,3224" path="m10316,442l10316,3665e" filled="f" stroked="t" strokeweight=".75pt" strokecolor="#000000">
                <v:path arrowok="t"/>
              </v:shape>
            </v:group>
            <v:group style="position:absolute;left:748;top:440;width:10041;height:2" coordorigin="748,440" coordsize="10041,2">
              <v:shape style="position:absolute;left:748;top:440;width:10041;height:2" coordorigin="748,440" coordsize="10041,0" path="m748,440l10788,440e" filled="f" stroked="t" strokeweight=".75pt" strokecolor="#000000">
                <v:path arrowok="t"/>
              </v:shape>
            </v:group>
            <v:group style="position:absolute;left:748;top:2711;width:10041;height:2" coordorigin="748,2711" coordsize="10041,2">
              <v:shape style="position:absolute;left:748;top:2711;width:10041;height:2" coordorigin="748,2711" coordsize="10041,0" path="m748,2711l10788,2711e" filled="f" stroked="t" strokeweight=".75pt" strokecolor="#000000">
                <v:path arrowok="t"/>
              </v:shape>
            </v:group>
            <v:group style="position:absolute;left:763;top:3164;width:10025;height:2" coordorigin="763,3164" coordsize="10025,2">
              <v:shape style="position:absolute;left:763;top:3164;width:10025;height:2" coordorigin="763,3164" coordsize="10025,0" path="m763,3164l10788,3164e" filled="f" stroked="t" strokeweight=".75pt" strokecolor="#000000">
                <v:path arrowok="t"/>
              </v:shape>
            </v:group>
            <v:group style="position:absolute;left:748;top:4526;width:10041;height:2" coordorigin="748,4526" coordsize="10041,2">
              <v:shape style="position:absolute;left:748;top:4526;width:10041;height:2" coordorigin="748,4526" coordsize="10041,0" path="m748,4526l10788,4526e" filled="f" stroked="t" strokeweight=".75pt" strokecolor="#000000">
                <v:path arrowok="t"/>
              </v:shape>
            </v:group>
            <v:group style="position:absolute;left:763;top:4981;width:10025;height:2" coordorigin="763,4981" coordsize="10025,2">
              <v:shape style="position:absolute;left:763;top:4981;width:10025;height:2" coordorigin="763,4981" coordsize="10025,0" path="m763,4981l10788,4981e" filled="f" stroked="t" strokeweight=".75pt" strokecolor="#000000">
                <v:path arrowok="t"/>
              </v:shape>
            </v:group>
            <v:group style="position:absolute;left:748;top:895;width:10041;height:2" coordorigin="748,895" coordsize="10041,2">
              <v:shape style="position:absolute;left:748;top:895;width:10041;height:2" coordorigin="748,895" coordsize="10041,0" path="m748,895l10788,895e" filled="f" stroked="t" strokeweight=".75pt" strokecolor="#000000">
                <v:path arrowok="t"/>
              </v:shape>
            </v:group>
            <v:group style="position:absolute;left:763;top:1349;width:10025;height:2" coordorigin="763,1349" coordsize="10025,2">
              <v:shape style="position:absolute;left:763;top:1349;width:10025;height:2" coordorigin="763,1349" coordsize="10025,0" path="m763,1349l10788,1349e" filled="f" stroked="t" strokeweight=".75pt" strokecolor="#000000">
                <v:path arrowok="t"/>
              </v:shape>
            </v:group>
            <v:group style="position:absolute;left:793;top:1802;width:9995;height:2" coordorigin="793,1802" coordsize="9995,2">
              <v:shape style="position:absolute;left:793;top:1802;width:9995;height:2" coordorigin="793,1802" coordsize="9995,0" path="m793,1802l10788,1802e" filled="f" stroked="t" strokeweight=".75pt" strokecolor="#000000">
                <v:path arrowok="t"/>
              </v:shape>
            </v:group>
            <v:group style="position:absolute;left:763;top:2257;width:10025;height:2" coordorigin="763,2257" coordsize="10025,2">
              <v:shape style="position:absolute;left:763;top:2257;width:10025;height:2" coordorigin="763,2257" coordsize="10025,0" path="m763,2257l10788,2257e" filled="f" stroked="t" strokeweight=".75pt" strokecolor="#000000">
                <v:path arrowok="t"/>
              </v:shape>
            </v:group>
            <v:group style="position:absolute;left:793;top:-13;width:9951;height:455" coordorigin="793,-13" coordsize="9951,455">
              <v:shape style="position:absolute;left:793;top:-13;width:9951;height:455" coordorigin="793,-13" coordsize="9951,455" path="m793,442l10744,442,10744,-13,793,-13,793,442xe" filled="t" fillcolor="#FFFFFF" stroked="f">
                <v:path arrowok="t"/>
                <v:fill type="solid"/>
              </v:shape>
            </v:group>
            <v:group style="position:absolute;left:793;top:-13;width:9950;height:454" coordorigin="793,-13" coordsize="9950,454">
              <v:shape style="position:absolute;left:793;top:-13;width:9950;height:454" coordorigin="793,-13" coordsize="9950,454" path="m10742,-13l793,-13,793,440,10742,440,10742,-13xe" filled="f" stroked="t" strokeweight=".75pt" strokecolor="#000000">
                <v:path arrowok="t"/>
              </v:shape>
            </v:group>
            <v:group style="position:absolute;left:748;top:6782;width:10037;height:2" coordorigin="748,6782" coordsize="10037,2">
              <v:shape style="position:absolute;left:748;top:6782;width:10037;height:2" coordorigin="748,6782" coordsize="10037,0" path="m748,6782l10784,6782e" filled="f" stroked="t" strokeweight="3pt" strokecolor="#000000">
                <v:path arrowok="t"/>
              </v:shape>
            </v:group>
            <v:group style="position:absolute;left:4868;top:407;width:2;height:3258" coordorigin="4868,407" coordsize="2,3258">
              <v:shape style="position:absolute;left:4868;top:407;width:2;height:3258" coordorigin="4868,407" coordsize="0,3258" path="m4868,407l4868,3665e" filled="f" stroked="t" strokeweight=".75pt" strokecolor="#000000">
                <v:path arrowok="t"/>
              </v:shape>
            </v:group>
            <v:group style="position:absolute;left:4868;top:3952;width:2;height:2822" coordorigin="4868,3952" coordsize="2,2822">
              <v:shape style="position:absolute;left:4868;top:3952;width:2;height:2822" coordorigin="4868,3952" coordsize="0,2822" path="m4868,3952l4868,6773e" filled="f" stroked="t" strokeweight=".75pt" strokecolor="#000000">
                <v:path arrowok="t"/>
              </v:shape>
            </v:group>
            <v:group style="position:absolute;left:748;top:4073;width:10041;height:2" coordorigin="748,4073" coordsize="10041,2">
              <v:shape style="position:absolute;left:748;top:4073;width:10041;height:2" coordorigin="748,4073" coordsize="10041,0" path="m748,4073l10788,4073e" filled="f" stroked="t" strokeweight=".75pt" strokecolor="#000000">
                <v:path arrowok="t"/>
              </v:shape>
            </v:group>
            <v:group style="position:absolute;left:5776;top:452;width:2;height:6321" coordorigin="5776,452" coordsize="2,6321">
              <v:shape style="position:absolute;left:5776;top:452;width:2;height:6321" coordorigin="5776,452" coordsize="0,6321" path="m5776,452l5776,6773e" filled="f" stroked="t" strokeweight="3pt" strokecolor="#808080">
                <v:path arrowok="t"/>
              </v:shape>
            </v:group>
            <v:group style="position:absolute;left:5322;top:437;width:2;height:3228" coordorigin="5322,437" coordsize="2,3228">
              <v:shape style="position:absolute;left:5322;top:437;width:2;height:3228" coordorigin="5322,437" coordsize="0,3228" path="m5322,437l5322,3665e" filled="f" stroked="t" strokeweight=".75pt" strokecolor="#000000">
                <v:path arrowok="t"/>
              </v:shape>
            </v:group>
            <v:group style="position:absolute;left:5322;top:3952;width:2;height:2822" coordorigin="5322,3952" coordsize="2,2822">
              <v:shape style="position:absolute;left:5322;top:3952;width:2;height:2822" coordorigin="5322,3952" coordsize="0,2822" path="m5322,3952l5322,6773e" filled="f" stroked="t" strokeweight=".75pt" strokecolor="#000000">
                <v:path arrowok="t"/>
              </v:shape>
            </v:group>
            <v:group style="position:absolute;left:748;top:3619;width:10025;height:2" coordorigin="748,3619" coordsize="10025,2">
              <v:shape style="position:absolute;left:748;top:3619;width:10025;height:2" coordorigin="748,3619" coordsize="10025,0" path="m748,3619l10772,3619e" filled="f" stroked="t" strokeweight="3pt" strokecolor="#808080">
                <v:path arrowok="t"/>
              </v:shape>
            </v:group>
            <v:group style="position:absolute;left:7140;top:1778;width:15;height:2759" coordorigin="7140,1778" coordsize="15,2759">
              <v:shape style="position:absolute;left:7140;top:1778;width:15;height:2759" coordorigin="7140,1778" coordsize="15,2759" path="m7154,4537l7140,1778e" filled="f" stroked="t" strokeweight="3.0pt" strokecolor="#0000FF">
                <v:path arrowok="t"/>
              </v:shape>
            </v:group>
            <v:group style="position:absolute;left:6704;top:1800;width:466;height:8" coordorigin="6704,1800" coordsize="466,8">
              <v:shape style="position:absolute;left:6704;top:1800;width:466;height:8" coordorigin="6704,1800" coordsize="466,8" path="m7170,1800l6704,1807e" filled="f" stroked="t" strokeweight="3pt" strokecolor="#0000FF">
                <v:path arrowok="t"/>
              </v:shape>
            </v:group>
            <v:group style="position:absolute;left:6690;top:1784;width:2;height:2730" coordorigin="6690,1784" coordsize="2,2730">
              <v:shape style="position:absolute;left:6690;top:1784;width:2;height:2730" coordorigin="6690,1784" coordsize="0,2730" path="m6690,1784l6690,4514e" filled="f" stroked="t" strokeweight="3pt" strokecolor="#0000FF">
                <v:path arrowok="t"/>
              </v:shape>
            </v:group>
            <v:group style="position:absolute;left:6704;top:4537;width:480;height:2" coordorigin="6704,4537" coordsize="480,2">
              <v:shape style="position:absolute;left:6704;top:4537;width:480;height:2" coordorigin="6704,4537" coordsize="480,0" path="m6704,4537l7184,4537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Q9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= x.</w:t>
      </w:r>
      <w:r>
        <w:rPr>
          <w:b w:val="0"/>
        </w:rPr>
      </w:r>
    </w:p>
    <w:p>
      <w:pPr>
        <w:spacing w:line="130" w:lineRule="exact" w:before="5"/>
        <w:rPr>
          <w:sz w:val="13"/>
          <w:szCs w:val="13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left="4880" w:right="5345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01" w:right="5345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left="4901" w:right="5345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360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06" w:right="5345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23" w:right="5345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90" w:lineRule="exact" w:before="7"/>
        <w:rPr>
          <w:sz w:val="19"/>
          <w:szCs w:val="19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pgSz w:w="11910" w:h="16840"/>
          <w:pgMar w:header="486" w:footer="0"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2" w:val="left" w:leader="none"/>
          <w:tab w:pos="1173" w:val="left" w:leader="none"/>
          <w:tab w:pos="1628" w:val="left" w:leader="none"/>
          <w:tab w:pos="2039" w:val="left" w:leader="none"/>
          <w:tab w:pos="2512" w:val="left" w:leader="none"/>
          <w:tab w:pos="2967" w:val="left" w:leader="none"/>
          <w:tab w:pos="3423" w:val="left" w:leader="none"/>
          <w:tab w:pos="3928" w:val="left" w:leader="none"/>
        </w:tabs>
        <w:spacing w:line="240" w:lineRule="auto" w:before="83"/>
        <w:ind w:left="230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41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887" w:val="left" w:leader="none"/>
          <w:tab w:pos="1360" w:val="left" w:leader="none"/>
          <w:tab w:pos="1802" w:val="left" w:leader="none"/>
          <w:tab w:pos="2273" w:val="left" w:leader="none"/>
          <w:tab w:pos="2699" w:val="left" w:leader="none"/>
          <w:tab w:pos="3172" w:val="left" w:leader="none"/>
          <w:tab w:pos="3641" w:val="left" w:leader="none"/>
          <w:tab w:pos="4083" w:val="left" w:leader="none"/>
          <w:tab w:pos="4479" w:val="left" w:leader="none"/>
        </w:tabs>
        <w:spacing w:line="240" w:lineRule="auto" w:before="93"/>
        <w:ind w:left="439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707" w:space="40"/>
            <w:col w:w="4354" w:space="40"/>
            <w:col w:w="5389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877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line="180" w:lineRule="exact" w:before="5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Heading1"/>
        <w:tabs>
          <w:tab w:pos="1065" w:val="left" w:leader="none"/>
        </w:tabs>
        <w:spacing w:line="240" w:lineRule="auto"/>
        <w:ind w:left="345" w:right="0"/>
        <w:jc w:val="left"/>
        <w:rPr>
          <w:b w:val="0"/>
          <w:bCs w:val="0"/>
        </w:rPr>
      </w:pPr>
      <w:r>
        <w:rPr/>
        <w:pict>
          <v:group style="position:absolute;margin-left:35.880001pt;margin-top:-2.935847pt;width:504.85pt;height:345.25pt;mso-position-horizontal-relative:page;mso-position-vertical-relative:paragraph;z-index:-1341" coordorigin="718,-59" coordsize="10097,6905">
            <v:group style="position:absolute;left:782;top:-13;width:2;height:6814" coordorigin="782,-13" coordsize="2,6814">
              <v:shape style="position:absolute;left:782;top:-13;width:2;height:6814" coordorigin="782,-13" coordsize="0,6814" path="m782,-13l782,6800e" filled="f" stroked="t" strokeweight="3pt" strokecolor="#000000">
                <v:path arrowok="t"/>
              </v:shape>
            </v:group>
            <v:group style="position:absolute;left:10770;top:-13;width:2;height:6830" coordorigin="10770,-13" coordsize="2,6830">
              <v:shape style="position:absolute;left:10770;top:-13;width:2;height:6830" coordorigin="10770,-13" coordsize="0,6830" path="m10770,-13l10770,6816e" filled="f" stroked="t" strokeweight="3pt" strokecolor="#000000">
                <v:path arrowok="t"/>
              </v:shape>
            </v:group>
            <v:group style="position:absolute;left:748;top:-29;width:10023;height:16" coordorigin="748,-29" coordsize="10023,16">
              <v:shape style="position:absolute;left:748;top:-29;width:10023;height:16" coordorigin="748,-29" coordsize="10023,16" path="m748,-29l10770,-13e" filled="f" stroked="t" strokeweight="3pt" strokecolor="#000000">
                <v:path arrowok="t"/>
              </v:shape>
            </v:group>
            <v:group style="position:absolute;left:1236;top:3962;width:2;height:2808" coordorigin="1236,3962" coordsize="2,2808">
              <v:shape style="position:absolute;left:1236;top:3962;width:2;height:2808" coordorigin="1236,3962" coordsize="0,2808" path="m1236,3962l1236,6770e" filled="f" stroked="t" strokeweight=".75pt" strokecolor="#000000">
                <v:path arrowok="t"/>
              </v:shape>
            </v:group>
            <v:group style="position:absolute;left:1690;top:3977;width:2;height:2796" coordorigin="1690,3977" coordsize="2,2796">
              <v:shape style="position:absolute;left:1690;top:3977;width:2;height:2796" coordorigin="1690,3977" coordsize="0,2796" path="m1690,3977l1690,6773e" filled="f" stroked="t" strokeweight=".75pt" strokecolor="#000000">
                <v:path arrowok="t"/>
              </v:shape>
            </v:group>
            <v:group style="position:absolute;left:2144;top:3947;width:2;height:2826" coordorigin="2144,3947" coordsize="2,2826">
              <v:shape style="position:absolute;left:2144;top:3947;width:2;height:2826" coordorigin="2144,3947" coordsize="0,2826" path="m2144,3947l2144,6773e" filled="f" stroked="t" strokeweight=".75pt" strokecolor="#000000">
                <v:path arrowok="t"/>
              </v:shape>
            </v:group>
            <v:group style="position:absolute;left:2594;top:3977;width:2;height:2796" coordorigin="2594,3977" coordsize="2,2796">
              <v:shape style="position:absolute;left:2594;top:3977;width:2;height:2796" coordorigin="2594,3977" coordsize="0,2796" path="m2594,3977l2594,6773e" filled="f" stroked="t" strokeweight=".75pt" strokecolor="#000000">
                <v:path arrowok="t"/>
              </v:shape>
            </v:group>
            <v:group style="position:absolute;left:3055;top:3947;width:2;height:2826" coordorigin="3055,3947" coordsize="2,2826">
              <v:shape style="position:absolute;left:3055;top:3947;width:2;height:2826" coordorigin="3055,3947" coordsize="0,2826" path="m3055,3947l3055,6773e" filled="f" stroked="t" strokeweight=".75pt" strokecolor="#000000">
                <v:path arrowok="t"/>
              </v:shape>
            </v:group>
            <v:group style="position:absolute;left:3506;top:3962;width:2;height:2811" coordorigin="3506,3962" coordsize="2,2811">
              <v:shape style="position:absolute;left:3506;top:3962;width:2;height:2811" coordorigin="3506,3962" coordsize="0,2811" path="m3506,3962l3506,6773e" filled="f" stroked="t" strokeweight=".75pt" strokecolor="#000000">
                <v:path arrowok="t"/>
              </v:shape>
            </v:group>
            <v:group style="position:absolute;left:3956;top:3962;width:2;height:2811" coordorigin="3956,3962" coordsize="2,2811">
              <v:shape style="position:absolute;left:3956;top:3962;width:2;height:2811" coordorigin="3956,3962" coordsize="0,2811" path="m3956,3962l3956,6773e" filled="f" stroked="t" strokeweight=".75pt" strokecolor="#000000">
                <v:path arrowok="t"/>
              </v:shape>
            </v:group>
            <v:group style="position:absolute;left:4417;top:3977;width:2;height:2796" coordorigin="4417,3977" coordsize="2,2796">
              <v:shape style="position:absolute;left:4417;top:3977;width:2;height:2796" coordorigin="4417,3977" coordsize="0,2796" path="m4417,3977l4417,6773e" filled="f" stroked="t" strokeweight=".75pt" strokecolor="#000000">
                <v:path arrowok="t"/>
              </v:shape>
            </v:group>
            <v:group style="position:absolute;left:6230;top:3947;width:2;height:2826" coordorigin="6230,3947" coordsize="2,2826">
              <v:shape style="position:absolute;left:6230;top:3947;width:2;height:2826" coordorigin="6230,3947" coordsize="0,2826" path="m6230,3947l6230,6773e" filled="f" stroked="t" strokeweight=".75pt" strokecolor="#000000">
                <v:path arrowok="t"/>
              </v:shape>
            </v:group>
            <v:group style="position:absolute;left:6684;top:3977;width:2;height:2796" coordorigin="6684,3977" coordsize="2,2796">
              <v:shape style="position:absolute;left:6684;top:3977;width:2;height:2796" coordorigin="6684,3977" coordsize="0,2796" path="m6684,3977l6684,6773e" filled="f" stroked="t" strokeweight=".75pt" strokecolor="#000000">
                <v:path arrowok="t"/>
              </v:shape>
            </v:group>
            <v:group style="position:absolute;left:7138;top:3962;width:2;height:2811" coordorigin="7138,3962" coordsize="2,2811">
              <v:shape style="position:absolute;left:7138;top:3962;width:2;height:2811" coordorigin="7138,3962" coordsize="0,2811" path="m7138,3962l7138,6773e" filled="f" stroked="t" strokeweight=".75pt" strokecolor="#000000">
                <v:path arrowok="t"/>
              </v:shape>
            </v:group>
            <v:group style="position:absolute;left:7592;top:3947;width:2;height:2826" coordorigin="7592,3947" coordsize="2,2826">
              <v:shape style="position:absolute;left:7592;top:3947;width:2;height:2826" coordorigin="7592,3947" coordsize="0,2826" path="m7592,3947l7592,6773e" filled="f" stroked="t" strokeweight=".75pt" strokecolor="#000000">
                <v:path arrowok="t"/>
              </v:shape>
            </v:group>
            <v:group style="position:absolute;left:8046;top:3992;width:2;height:2781" coordorigin="8046,3992" coordsize="2,2781">
              <v:shape style="position:absolute;left:8046;top:3992;width:2;height:2781" coordorigin="8046,3992" coordsize="0,2781" path="m8046,3992l8046,6773e" filled="f" stroked="t" strokeweight=".75pt" strokecolor="#000000">
                <v:path arrowok="t"/>
              </v:shape>
            </v:group>
            <v:group style="position:absolute;left:8500;top:3962;width:2;height:2811" coordorigin="8500,3962" coordsize="2,2811">
              <v:shape style="position:absolute;left:8500;top:3962;width:2;height:2811" coordorigin="8500,3962" coordsize="0,2811" path="m8500,3962l8500,6773e" filled="f" stroked="t" strokeweight=".75pt" strokecolor="#000000">
                <v:path arrowok="t"/>
              </v:shape>
            </v:group>
            <v:group style="position:absolute;left:8951;top:3992;width:2;height:2781" coordorigin="8951,3992" coordsize="2,2781">
              <v:shape style="position:absolute;left:8951;top:3992;width:2;height:2781" coordorigin="8951,3992" coordsize="0,2781" path="m8951,3992l8951,6773e" filled="f" stroked="t" strokeweight=".75pt" strokecolor="#000000">
                <v:path arrowok="t"/>
              </v:shape>
            </v:group>
            <v:group style="position:absolute;left:9410;top:3962;width:2;height:2811" coordorigin="9410,3962" coordsize="2,2811">
              <v:shape style="position:absolute;left:9410;top:3962;width:2;height:2811" coordorigin="9410,3962" coordsize="0,2811" path="m9410,3962l9410,6773e" filled="f" stroked="t" strokeweight=".75pt" strokecolor="#000000">
                <v:path arrowok="t"/>
              </v:shape>
            </v:group>
            <v:group style="position:absolute;left:9862;top:3977;width:2;height:2796" coordorigin="9862,3977" coordsize="2,2796">
              <v:shape style="position:absolute;left:9862;top:3977;width:2;height:2796" coordorigin="9862,3977" coordsize="0,2796" path="m9862,3977l9862,6773e" filled="f" stroked="t" strokeweight=".75pt" strokecolor="#000000">
                <v:path arrowok="t"/>
              </v:shape>
            </v:group>
            <v:group style="position:absolute;left:10316;top:3962;width:2;height:2811" coordorigin="10316,3962" coordsize="2,2811">
              <v:shape style="position:absolute;left:10316;top:3962;width:2;height:2811" coordorigin="10316,3962" coordsize="0,2811" path="m10316,3962l10316,6773e" filled="f" stroked="t" strokeweight=".75pt" strokecolor="#000000">
                <v:path arrowok="t"/>
              </v:shape>
            </v:group>
            <v:group style="position:absolute;left:763;top:5435;width:10025;height:2" coordorigin="763,5435" coordsize="10025,2">
              <v:shape style="position:absolute;left:763;top:5435;width:10025;height:2" coordorigin="763,5435" coordsize="10025,0" path="m763,5435l10788,5435e" filled="f" stroked="t" strokeweight=".75pt" strokecolor="#000000">
                <v:path arrowok="t"/>
              </v:shape>
            </v:group>
            <v:group style="position:absolute;left:748;top:5888;width:10011;height:2" coordorigin="748,5888" coordsize="10011,2">
              <v:shape style="position:absolute;left:748;top:5888;width:10011;height:2" coordorigin="748,5888" coordsize="10011,0" path="m748,5888l10758,5888e" filled="f" stroked="t" strokeweight=".75pt" strokecolor="#000000">
                <v:path arrowok="t"/>
              </v:shape>
            </v:group>
            <v:group style="position:absolute;left:748;top:6343;width:10025;height:2" coordorigin="748,6343" coordsize="10025,2">
              <v:shape style="position:absolute;left:748;top:6343;width:10025;height:2" coordorigin="748,6343" coordsize="10025,0" path="m748,6343l10772,6343e" filled="f" stroked="t" strokeweight=".75pt" strokecolor="#000000">
                <v:path arrowok="t"/>
              </v:shape>
            </v:group>
            <v:group style="position:absolute;left:1236;top:440;width:2;height:3221" coordorigin="1236,440" coordsize="2,3221">
              <v:shape style="position:absolute;left:1236;top:440;width:2;height:3221" coordorigin="1236,440" coordsize="0,3221" path="m1236,440l1236,3661e" filled="f" stroked="t" strokeweight=".75pt" strokecolor="#000000">
                <v:path arrowok="t"/>
              </v:shape>
            </v:group>
            <v:group style="position:absolute;left:1690;top:440;width:2;height:3221" coordorigin="1690,440" coordsize="2,3221">
              <v:shape style="position:absolute;left:1690;top:440;width:2;height:3221" coordorigin="1690,440" coordsize="0,3221" path="m1690,440l1690,3661e" filled="f" stroked="t" strokeweight=".75pt" strokecolor="#000000">
                <v:path arrowok="t"/>
              </v:shape>
            </v:group>
            <v:group style="position:absolute;left:2144;top:440;width:2;height:3221" coordorigin="2144,440" coordsize="2,3221">
              <v:shape style="position:absolute;left:2144;top:440;width:2;height:3221" coordorigin="2144,440" coordsize="0,3221" path="m2144,440l2144,3661e" filled="f" stroked="t" strokeweight=".75pt" strokecolor="#000000">
                <v:path arrowok="t"/>
              </v:shape>
            </v:group>
            <v:group style="position:absolute;left:2594;top:440;width:2;height:3236" coordorigin="2594,440" coordsize="2,3236">
              <v:shape style="position:absolute;left:2594;top:440;width:2;height:3236" coordorigin="2594,440" coordsize="0,3236" path="m2594,440l2594,3676e" filled="f" stroked="t" strokeweight=".75pt" strokecolor="#000000">
                <v:path arrowok="t"/>
              </v:shape>
            </v:group>
            <v:group style="position:absolute;left:3055;top:440;width:2;height:3236" coordorigin="3055,440" coordsize="2,3236">
              <v:shape style="position:absolute;left:3055;top:440;width:2;height:3236" coordorigin="3055,440" coordsize="0,3236" path="m3055,440l3055,3676e" filled="f" stroked="t" strokeweight=".75pt" strokecolor="#000000">
                <v:path arrowok="t"/>
              </v:shape>
            </v:group>
            <v:group style="position:absolute;left:3506;top:440;width:2;height:3236" coordorigin="3506,440" coordsize="2,3236">
              <v:shape style="position:absolute;left:3506;top:440;width:2;height:3236" coordorigin="3506,440" coordsize="0,3236" path="m3506,440l3506,3676e" filled="f" stroked="t" strokeweight=".75pt" strokecolor="#000000">
                <v:path arrowok="t"/>
              </v:shape>
            </v:group>
            <v:group style="position:absolute;left:3956;top:440;width:2;height:3236" coordorigin="3956,440" coordsize="2,3236">
              <v:shape style="position:absolute;left:3956;top:440;width:2;height:3236" coordorigin="3956,440" coordsize="0,3236" path="m3956,440l3956,3676e" filled="f" stroked="t" strokeweight=".75pt" strokecolor="#000000">
                <v:path arrowok="t"/>
              </v:shape>
            </v:group>
            <v:group style="position:absolute;left:4417;top:440;width:2;height:3236" coordorigin="4417,440" coordsize="2,3236">
              <v:shape style="position:absolute;left:4417;top:440;width:2;height:3236" coordorigin="4417,440" coordsize="0,3236" path="m4417,440l4417,3676e" filled="f" stroked="t" strokeweight=".75pt" strokecolor="#000000">
                <v:path arrowok="t"/>
              </v:shape>
            </v:group>
            <v:group style="position:absolute;left:6230;top:440;width:2;height:3236" coordorigin="6230,440" coordsize="2,3236">
              <v:shape style="position:absolute;left:6230;top:440;width:2;height:3236" coordorigin="6230,440" coordsize="0,3236" path="m6230,440l6230,3676e" filled="f" stroked="t" strokeweight=".75pt" strokecolor="#000000">
                <v:path arrowok="t"/>
              </v:shape>
            </v:group>
            <v:group style="position:absolute;left:6684;top:440;width:2;height:3236" coordorigin="6684,440" coordsize="2,3236">
              <v:shape style="position:absolute;left:6684;top:440;width:2;height:3236" coordorigin="6684,440" coordsize="0,3236" path="m6684,440l6684,3676e" filled="f" stroked="t" strokeweight=".75pt" strokecolor="#000000">
                <v:path arrowok="t"/>
              </v:shape>
            </v:group>
            <v:group style="position:absolute;left:7138;top:440;width:2;height:3236" coordorigin="7138,440" coordsize="2,3236">
              <v:shape style="position:absolute;left:7138;top:440;width:2;height:3236" coordorigin="7138,440" coordsize="0,3236" path="m7138,440l7138,3676e" filled="f" stroked="t" strokeweight=".75pt" strokecolor="#000000">
                <v:path arrowok="t"/>
              </v:shape>
            </v:group>
            <v:group style="position:absolute;left:7592;top:440;width:2;height:3236" coordorigin="7592,440" coordsize="2,3236">
              <v:shape style="position:absolute;left:7592;top:440;width:2;height:3236" coordorigin="7592,440" coordsize="0,3236" path="m7592,440l7592,3676e" filled="f" stroked="t" strokeweight=".75pt" strokecolor="#000000">
                <v:path arrowok="t"/>
              </v:shape>
            </v:group>
            <v:group style="position:absolute;left:8046;top:440;width:2;height:3236" coordorigin="8046,440" coordsize="2,3236">
              <v:shape style="position:absolute;left:8046;top:440;width:2;height:3236" coordorigin="8046,440" coordsize="0,3236" path="m8046,440l8046,3676e" filled="f" stroked="t" strokeweight=".75pt" strokecolor="#000000">
                <v:path arrowok="t"/>
              </v:shape>
            </v:group>
            <v:group style="position:absolute;left:8500;top:440;width:2;height:3236" coordorigin="8500,440" coordsize="2,3236">
              <v:shape style="position:absolute;left:8500;top:440;width:2;height:3236" coordorigin="8500,440" coordsize="0,3236" path="m8500,440l8500,3676e" filled="f" stroked="t" strokeweight=".75pt" strokecolor="#000000">
                <v:path arrowok="t"/>
              </v:shape>
            </v:group>
            <v:group style="position:absolute;left:8951;top:440;width:2;height:3236" coordorigin="8951,440" coordsize="2,3236">
              <v:shape style="position:absolute;left:8951;top:440;width:2;height:3236" coordorigin="8951,440" coordsize="0,3236" path="m8951,440l8951,3676e" filled="f" stroked="t" strokeweight=".75pt" strokecolor="#000000">
                <v:path arrowok="t"/>
              </v:shape>
            </v:group>
            <v:group style="position:absolute;left:9410;top:440;width:2;height:3236" coordorigin="9410,440" coordsize="2,3236">
              <v:shape style="position:absolute;left:9410;top:440;width:2;height:3236" coordorigin="9410,440" coordsize="0,3236" path="m9410,440l9410,3676e" filled="f" stroked="t" strokeweight=".75pt" strokecolor="#000000">
                <v:path arrowok="t"/>
              </v:shape>
            </v:group>
            <v:group style="position:absolute;left:9862;top:440;width:2;height:3236" coordorigin="9862,440" coordsize="2,3236">
              <v:shape style="position:absolute;left:9862;top:440;width:2;height:3236" coordorigin="9862,440" coordsize="0,3236" path="m9862,440l9862,3676e" filled="f" stroked="t" strokeweight=".75pt" strokecolor="#000000">
                <v:path arrowok="t"/>
              </v:shape>
            </v:group>
            <v:group style="position:absolute;left:10316;top:440;width:2;height:3236" coordorigin="10316,440" coordsize="2,3236">
              <v:shape style="position:absolute;left:10316;top:440;width:2;height:3236" coordorigin="10316,440" coordsize="0,3236" path="m10316,440l10316,3676e" filled="f" stroked="t" strokeweight=".75pt" strokecolor="#000000">
                <v:path arrowok="t"/>
              </v:shape>
            </v:group>
            <v:group style="position:absolute;left:748;top:440;width:10041;height:2" coordorigin="748,440" coordsize="10041,2">
              <v:shape style="position:absolute;left:748;top:440;width:10041;height:2" coordorigin="748,440" coordsize="10041,0" path="m748,440l10788,440e" filled="f" stroked="t" strokeweight=".75pt" strokecolor="#000000">
                <v:path arrowok="t"/>
              </v:shape>
            </v:group>
            <v:group style="position:absolute;left:748;top:2711;width:10041;height:2" coordorigin="748,2711" coordsize="10041,2">
              <v:shape style="position:absolute;left:748;top:2711;width:10041;height:2" coordorigin="748,2711" coordsize="10041,0" path="m748,2711l10788,2711e" filled="f" stroked="t" strokeweight=".75pt" strokecolor="#000000">
                <v:path arrowok="t"/>
              </v:shape>
            </v:group>
            <v:group style="position:absolute;left:763;top:3164;width:10025;height:2" coordorigin="763,3164" coordsize="10025,2">
              <v:shape style="position:absolute;left:763;top:3164;width:10025;height:2" coordorigin="763,3164" coordsize="10025,0" path="m763,3164l10788,3164e" filled="f" stroked="t" strokeweight=".75pt" strokecolor="#000000">
                <v:path arrowok="t"/>
              </v:shape>
            </v:group>
            <v:group style="position:absolute;left:748;top:4526;width:10041;height:2" coordorigin="748,4526" coordsize="10041,2">
              <v:shape style="position:absolute;left:748;top:4526;width:10041;height:2" coordorigin="748,4526" coordsize="10041,0" path="m748,4526l10788,4526e" filled="f" stroked="t" strokeweight=".75pt" strokecolor="#000000">
                <v:path arrowok="t"/>
              </v:shape>
            </v:group>
            <v:group style="position:absolute;left:763;top:4981;width:10025;height:2" coordorigin="763,4981" coordsize="10025,2">
              <v:shape style="position:absolute;left:763;top:4981;width:10025;height:2" coordorigin="763,4981" coordsize="10025,0" path="m763,4981l10788,4981e" filled="f" stroked="t" strokeweight=".75pt" strokecolor="#000000">
                <v:path arrowok="t"/>
              </v:shape>
            </v:group>
            <v:group style="position:absolute;left:748;top:895;width:10041;height:2" coordorigin="748,895" coordsize="10041,2">
              <v:shape style="position:absolute;left:748;top:895;width:10041;height:2" coordorigin="748,895" coordsize="10041,0" path="m748,895l10788,895e" filled="f" stroked="t" strokeweight=".75pt" strokecolor="#000000">
                <v:path arrowok="t"/>
              </v:shape>
            </v:group>
            <v:group style="position:absolute;left:763;top:1349;width:10025;height:2" coordorigin="763,1349" coordsize="10025,2">
              <v:shape style="position:absolute;left:763;top:1349;width:10025;height:2" coordorigin="763,1349" coordsize="10025,0" path="m763,1349l10788,1349e" filled="f" stroked="t" strokeweight=".75pt" strokecolor="#000000">
                <v:path arrowok="t"/>
              </v:shape>
            </v:group>
            <v:group style="position:absolute;left:793;top:1802;width:9995;height:2" coordorigin="793,1802" coordsize="9995,2">
              <v:shape style="position:absolute;left:793;top:1802;width:9995;height:2" coordorigin="793,1802" coordsize="9995,0" path="m793,1802l10788,1802e" filled="f" stroked="t" strokeweight=".75pt" strokecolor="#000000">
                <v:path arrowok="t"/>
              </v:shape>
            </v:group>
            <v:group style="position:absolute;left:763;top:2257;width:10025;height:2" coordorigin="763,2257" coordsize="10025,2">
              <v:shape style="position:absolute;left:763;top:2257;width:10025;height:2" coordorigin="763,2257" coordsize="10025,0" path="m763,2257l10788,2257e" filled="f" stroked="t" strokeweight=".75pt" strokecolor="#000000">
                <v:path arrowok="t"/>
              </v:shape>
            </v:group>
            <v:group style="position:absolute;left:793;top:-13;width:9951;height:454" coordorigin="793,-13" coordsize="9951,454">
              <v:shape style="position:absolute;left:793;top:-13;width:9951;height:454" coordorigin="793,-13" coordsize="9951,454" path="m793,440l10744,440,10744,-13,793,-13,793,440xe" filled="t" fillcolor="#FFFFFF" stroked="f">
                <v:path arrowok="t"/>
                <v:fill type="solid"/>
              </v:shape>
            </v:group>
            <v:group style="position:absolute;left:793;top:-13;width:9950;height:454" coordorigin="793,-13" coordsize="9950,454">
              <v:shape style="position:absolute;left:793;top:-13;width:9950;height:454" coordorigin="793,-13" coordsize="9950,454" path="m10742,-13l793,-13,793,440,10742,440,10742,-13xe" filled="f" stroked="t" strokeweight=".75pt" strokecolor="#000000">
                <v:path arrowok="t"/>
              </v:shape>
            </v:group>
            <v:group style="position:absolute;left:748;top:6781;width:10037;height:2" coordorigin="748,6781" coordsize="10037,2">
              <v:shape style="position:absolute;left:748;top:6781;width:10037;height:2" coordorigin="748,6781" coordsize="10037,0" path="m748,6781l10784,6781e" filled="f" stroked="t" strokeweight="3pt" strokecolor="#000000">
                <v:path arrowok="t"/>
              </v:shape>
            </v:group>
            <v:group style="position:absolute;left:4868;top:407;width:2;height:3269" coordorigin="4868,407" coordsize="2,3269">
              <v:shape style="position:absolute;left:4868;top:407;width:2;height:3269" coordorigin="4868,407" coordsize="0,3269" path="m4868,407l4868,3676e" filled="f" stroked="t" strokeweight=".75pt" strokecolor="#000000">
                <v:path arrowok="t"/>
              </v:shape>
            </v:group>
            <v:group style="position:absolute;left:4868;top:3962;width:2;height:2811" coordorigin="4868,3962" coordsize="2,2811">
              <v:shape style="position:absolute;left:4868;top:3962;width:2;height:2811" coordorigin="4868,3962" coordsize="0,2811" path="m4868,3962l4868,6773e" filled="f" stroked="t" strokeweight=".75pt" strokecolor="#000000">
                <v:path arrowok="t"/>
              </v:shape>
            </v:group>
            <v:group style="position:absolute;left:748;top:4073;width:10041;height:2" coordorigin="748,4073" coordsize="10041,2">
              <v:shape style="position:absolute;left:748;top:4073;width:10041;height:2" coordorigin="748,4073" coordsize="10041,0" path="m748,4073l10788,4073e" filled="f" stroked="t" strokeweight=".75pt" strokecolor="#000000">
                <v:path arrowok="t"/>
              </v:shape>
            </v:group>
            <v:group style="position:absolute;left:5776;top:451;width:2;height:6322" coordorigin="5776,451" coordsize="2,6322">
              <v:shape style="position:absolute;left:5776;top:451;width:2;height:6322" coordorigin="5776,451" coordsize="0,6322" path="m5776,451l5776,6773e" filled="f" stroked="t" strokeweight="3pt" strokecolor="#808080">
                <v:path arrowok="t"/>
              </v:shape>
            </v:group>
            <v:group style="position:absolute;left:5322;top:437;width:2;height:3239" coordorigin="5322,437" coordsize="2,3239">
              <v:shape style="position:absolute;left:5322;top:437;width:2;height:3239" coordorigin="5322,437" coordsize="0,3239" path="m5322,437l5322,3676e" filled="f" stroked="t" strokeweight=".75pt" strokecolor="#000000">
                <v:path arrowok="t"/>
              </v:shape>
            </v:group>
            <v:group style="position:absolute;left:5322;top:3962;width:2;height:2811" coordorigin="5322,3962" coordsize="2,2811">
              <v:shape style="position:absolute;left:5322;top:3962;width:2;height:2811" coordorigin="5322,3962" coordsize="0,2811" path="m5322,3962l5322,6773e" filled="f" stroked="t" strokeweight=".75pt" strokecolor="#000000">
                <v:path arrowok="t"/>
              </v:shape>
            </v:group>
            <v:group style="position:absolute;left:748;top:3619;width:10025;height:2" coordorigin="748,3619" coordsize="10025,2">
              <v:shape style="position:absolute;left:748;top:3619;width:10025;height:2" coordorigin="748,3619" coordsize="10025,0" path="m748,3619l10772,3619e" filled="f" stroked="t" strokeweight="3pt" strokecolor="#808080">
                <v:path arrowok="t"/>
              </v:shape>
            </v:group>
            <v:group style="position:absolute;left:3060;top:1802;width:900;height:450" coordorigin="3060,1802" coordsize="900,450">
              <v:shape style="position:absolute;left:3060;top:1802;width:900;height:450" coordorigin="3060,1802" coordsize="900,450" path="m3960,1802l3060,2252e" filled="f" stroked="t" strokeweight="3pt" strokecolor="#0000FF">
                <v:path arrowok="t"/>
              </v:shape>
            </v:group>
            <v:group style="position:absolute;left:3060;top:2252;width:900;height:1830" coordorigin="3060,2252" coordsize="900,1830">
              <v:shape style="position:absolute;left:3060;top:2252;width:900;height:1830" coordorigin="3060,2252" coordsize="900,1830" path="m3060,2252l3960,4082e" filled="f" stroked="t" strokeweight="3pt" strokecolor="#0000FF">
                <v:path arrowok="t"/>
              </v:shape>
            </v:group>
            <v:group style="position:absolute;left:3960;top:2252;width:915;height:1830" coordorigin="3960,2252" coordsize="915,1830">
              <v:shape style="position:absolute;left:3960;top:2252;width:915;height:1830" coordorigin="3960,2252" coordsize="915,1830" path="m3960,4082l4874,2252e" filled="f" stroked="t" strokeweight="3pt" strokecolor="#0000FF">
                <v:path arrowok="t"/>
              </v:shape>
            </v:group>
            <v:group style="position:absolute;left:3944;top:1802;width:930;height:450" coordorigin="3944,1802" coordsize="930,450">
              <v:shape style="position:absolute;left:3944;top:1802;width:930;height:450" coordorigin="3944,1802" coordsize="930,450" path="m4874,2252l3944,1802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Q10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=</w:t>
      </w:r>
      <w:r>
        <w:rPr>
          <w:spacing w:val="-1"/>
        </w:rPr>
        <w:t> </w:t>
      </w:r>
      <w:r>
        <w:rPr/>
        <w:t>-x.</w:t>
      </w:r>
      <w:r>
        <w:rPr>
          <w:b w:val="0"/>
        </w:rPr>
      </w:r>
    </w:p>
    <w:p>
      <w:pPr>
        <w:spacing w:line="140" w:lineRule="exact" w:before="6"/>
        <w:rPr>
          <w:sz w:val="14"/>
          <w:szCs w:val="14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left="4911" w:right="5345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30" w:right="5345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left="4930" w:right="5345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331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339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322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90" w:lineRule="exact" w:before="7"/>
        <w:rPr>
          <w:sz w:val="19"/>
          <w:szCs w:val="19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10" w:h="16840"/>
          <w:pgMar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41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886" w:val="left" w:leader="none"/>
          <w:tab w:pos="1360" w:val="left" w:leader="none"/>
          <w:tab w:pos="1802" w:val="left" w:leader="none"/>
          <w:tab w:pos="2272" w:val="left" w:leader="none"/>
          <w:tab w:pos="2699" w:val="left" w:leader="none"/>
          <w:tab w:pos="3171" w:val="left" w:leader="none"/>
          <w:tab w:pos="3641" w:val="left" w:leader="none"/>
          <w:tab w:pos="4082" w:val="left" w:leader="none"/>
          <w:tab w:pos="4478" w:val="left" w:leader="none"/>
        </w:tabs>
        <w:spacing w:line="240" w:lineRule="auto" w:before="93"/>
        <w:ind w:left="439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721" w:space="40"/>
            <w:col w:w="4355" w:space="40"/>
            <w:col w:w="5374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5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877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after="0" w:line="240" w:lineRule="auto"/>
        <w:jc w:val="center"/>
        <w:sectPr>
          <w:type w:val="continuous"/>
          <w:pgSz w:w="11910" w:h="16840"/>
          <w:pgMar w:top="960" w:bottom="280" w:left="600" w:right="780"/>
        </w:sect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20" w:lineRule="exact" w:before="14"/>
        <w:rPr>
          <w:sz w:val="22"/>
          <w:szCs w:val="22"/>
        </w:rPr>
      </w:pPr>
    </w:p>
    <w:p>
      <w:pPr>
        <w:pStyle w:val="Heading1"/>
        <w:tabs>
          <w:tab w:pos="1065" w:val="left" w:leader="none"/>
        </w:tabs>
        <w:spacing w:line="240" w:lineRule="auto"/>
        <w:ind w:left="345" w:right="0"/>
        <w:jc w:val="left"/>
        <w:rPr>
          <w:b w:val="0"/>
          <w:bCs w:val="0"/>
        </w:rPr>
      </w:pPr>
      <w:r>
        <w:rPr/>
        <w:pict>
          <v:group style="position:absolute;margin-left:35.880001pt;margin-top:-2.875867pt;width:504.85pt;height:345.2pt;mso-position-horizontal-relative:page;mso-position-vertical-relative:paragraph;z-index:-1340" coordorigin="718,-58" coordsize="10097,6904">
            <v:group style="position:absolute;left:782;top:-13;width:2;height:6815" coordorigin="782,-13" coordsize="2,6815">
              <v:shape style="position:absolute;left:782;top:-13;width:2;height:6815" coordorigin="782,-13" coordsize="0,6815" path="m782,-13l782,6802e" filled="f" stroked="t" strokeweight="3pt" strokecolor="#000000">
                <v:path arrowok="t"/>
              </v:shape>
            </v:group>
            <v:group style="position:absolute;left:1229;top:-13;width:15;height:2" coordorigin="1229,-13" coordsize="15,2">
              <v:shape style="position:absolute;left:1229;top:-13;width:15;height:2" coordorigin="1229,-13" coordsize="15,0" path="m1229,-13l1244,-13e" filled="f" stroked="t" strokeweight=".75pt" strokecolor="#000000">
                <v:path arrowok="t"/>
              </v:shape>
            </v:group>
            <v:group style="position:absolute;left:1682;top:-13;width:15;height:2" coordorigin="1682,-13" coordsize="15,2">
              <v:shape style="position:absolute;left:1682;top:-13;width:15;height:2" coordorigin="1682,-13" coordsize="15,0" path="m1682,-13l1697,-13e" filled="f" stroked="t" strokeweight=".75pt" strokecolor="#000000">
                <v:path arrowok="t"/>
              </v:shape>
            </v:group>
            <v:group style="position:absolute;left:2137;top:-13;width:15;height:2" coordorigin="2137,-13" coordsize="15,2">
              <v:shape style="position:absolute;left:2137;top:-13;width:15;height:2" coordorigin="2137,-13" coordsize="15,0" path="m2137,-13l2152,-13e" filled="f" stroked="t" strokeweight=".75pt" strokecolor="#000000">
                <v:path arrowok="t"/>
              </v:shape>
            </v:group>
            <v:group style="position:absolute;left:2587;top:-13;width:15;height:2" coordorigin="2587,-13" coordsize="15,2">
              <v:shape style="position:absolute;left:2587;top:-13;width:15;height:2" coordorigin="2587,-13" coordsize="15,0" path="m2587,-13l2602,-13e" filled="f" stroked="t" strokeweight=".75pt" strokecolor="#000000">
                <v:path arrowok="t"/>
              </v:shape>
            </v:group>
            <v:group style="position:absolute;left:3048;top:-13;width:15;height:2" coordorigin="3048,-13" coordsize="15,2">
              <v:shape style="position:absolute;left:3048;top:-13;width:15;height:2" coordorigin="3048,-13" coordsize="15,0" path="m3048,-13l3063,-13e" filled="f" stroked="t" strokeweight=".75pt" strokecolor="#000000">
                <v:path arrowok="t"/>
              </v:shape>
            </v:group>
            <v:group style="position:absolute;left:3499;top:-13;width:15;height:2" coordorigin="3499,-13" coordsize="15,2">
              <v:shape style="position:absolute;left:3499;top:-13;width:15;height:2" coordorigin="3499,-13" coordsize="15,0" path="m3499,-13l3514,-13e" filled="f" stroked="t" strokeweight=".75pt" strokecolor="#000000">
                <v:path arrowok="t"/>
              </v:shape>
            </v:group>
            <v:group style="position:absolute;left:3949;top:-13;width:15;height:2" coordorigin="3949,-13" coordsize="15,2">
              <v:shape style="position:absolute;left:3949;top:-13;width:15;height:2" coordorigin="3949,-13" coordsize="15,0" path="m3949,-13l3964,-13e" filled="f" stroked="t" strokeweight=".75pt" strokecolor="#000000">
                <v:path arrowok="t"/>
              </v:shape>
            </v:group>
            <v:group style="position:absolute;left:4410;top:-13;width:15;height:2" coordorigin="4410,-13" coordsize="15,2">
              <v:shape style="position:absolute;left:4410;top:-13;width:15;height:2" coordorigin="4410,-13" coordsize="15,0" path="m4410,-13l4425,-13e" filled="f" stroked="t" strokeweight=".75pt" strokecolor="#000000">
                <v:path arrowok="t"/>
              </v:shape>
            </v:group>
            <v:group style="position:absolute;left:6223;top:-13;width:15;height:2" coordorigin="6223,-13" coordsize="15,2">
              <v:shape style="position:absolute;left:6223;top:-13;width:15;height:2" coordorigin="6223,-13" coordsize="15,0" path="m6223,-13l6238,-13e" filled="f" stroked="t" strokeweight=".75pt" strokecolor="#000000">
                <v:path arrowok="t"/>
              </v:shape>
            </v:group>
            <v:group style="position:absolute;left:6677;top:-13;width:15;height:2" coordorigin="6677,-13" coordsize="15,2">
              <v:shape style="position:absolute;left:6677;top:-13;width:15;height:2" coordorigin="6677,-13" coordsize="15,0" path="m6677,-13l6692,-13e" filled="f" stroked="t" strokeweight=".75pt" strokecolor="#000000">
                <v:path arrowok="t"/>
              </v:shape>
            </v:group>
            <v:group style="position:absolute;left:7130;top:-13;width:15;height:2" coordorigin="7130,-13" coordsize="15,2">
              <v:shape style="position:absolute;left:7130;top:-13;width:15;height:2" coordorigin="7130,-13" coordsize="15,0" path="m7130,-13l7145,-13e" filled="f" stroked="t" strokeweight=".75pt" strokecolor="#000000">
                <v:path arrowok="t"/>
              </v:shape>
            </v:group>
            <v:group style="position:absolute;left:7585;top:-13;width:15;height:2" coordorigin="7585,-13" coordsize="15,2">
              <v:shape style="position:absolute;left:7585;top:-13;width:15;height:2" coordorigin="7585,-13" coordsize="15,0" path="m7585,-13l7600,-13e" filled="f" stroked="t" strokeweight=".75pt" strokecolor="#000000">
                <v:path arrowok="t"/>
              </v:shape>
            </v:group>
            <v:group style="position:absolute;left:8039;top:-13;width:15;height:2" coordorigin="8039,-13" coordsize="15,2">
              <v:shape style="position:absolute;left:8039;top:-13;width:15;height:2" coordorigin="8039,-13" coordsize="15,0" path="m8039,-13l8054,-13e" filled="f" stroked="t" strokeweight=".75pt" strokecolor="#000000">
                <v:path arrowok="t"/>
              </v:shape>
            </v:group>
            <v:group style="position:absolute;left:8492;top:-13;width:15;height:2" coordorigin="8492,-13" coordsize="15,2">
              <v:shape style="position:absolute;left:8492;top:-13;width:15;height:2" coordorigin="8492,-13" coordsize="15,0" path="m8492,-13l8507,-13e" filled="f" stroked="t" strokeweight=".75pt" strokecolor="#000000">
                <v:path arrowok="t"/>
              </v:shape>
            </v:group>
            <v:group style="position:absolute;left:8943;top:-13;width:15;height:2" coordorigin="8943,-13" coordsize="15,2">
              <v:shape style="position:absolute;left:8943;top:-13;width:15;height:2" coordorigin="8943,-13" coordsize="15,0" path="m8943,-13l8958,-13e" filled="f" stroked="t" strokeweight=".75pt" strokecolor="#000000">
                <v:path arrowok="t"/>
              </v:shape>
            </v:group>
            <v:group style="position:absolute;left:9403;top:-13;width:15;height:2" coordorigin="9403,-13" coordsize="15,2">
              <v:shape style="position:absolute;left:9403;top:-13;width:15;height:2" coordorigin="9403,-13" coordsize="15,0" path="m9403,-13l9418,-13e" filled="f" stroked="t" strokeweight=".75pt" strokecolor="#000000">
                <v:path arrowok="t"/>
              </v:shape>
            </v:group>
            <v:group style="position:absolute;left:9854;top:-13;width:15;height:2" coordorigin="9854,-13" coordsize="15,2">
              <v:shape style="position:absolute;left:9854;top:-13;width:15;height:2" coordorigin="9854,-13" coordsize="15,0" path="m9854,-13l9869,-13e" filled="f" stroked="t" strokeweight=".75pt" strokecolor="#000000">
                <v:path arrowok="t"/>
              </v:shape>
            </v:group>
            <v:group style="position:absolute;left:10309;top:-13;width:15;height:2" coordorigin="10309,-13" coordsize="15,2">
              <v:shape style="position:absolute;left:10309;top:-13;width:15;height:2" coordorigin="10309,-13" coordsize="15,0" path="m10309,-13l10324,-13e" filled="f" stroked="t" strokeweight=".75pt" strokecolor="#000000">
                <v:path arrowok="t"/>
              </v:shape>
            </v:group>
            <v:group style="position:absolute;left:10770;top:-13;width:2;height:6830" coordorigin="10770,-13" coordsize="2,6830">
              <v:shape style="position:absolute;left:10770;top:-13;width:2;height:6830" coordorigin="10770,-13" coordsize="0,6830" path="m10770,-13l10770,6816e" filled="f" stroked="t" strokeweight="3pt" strokecolor="#000000">
                <v:path arrowok="t"/>
              </v:shape>
            </v:group>
            <v:group style="position:absolute;left:748;top:-28;width:10023;height:15" coordorigin="748,-28" coordsize="10023,15">
              <v:shape style="position:absolute;left:748;top:-28;width:10023;height:15" coordorigin="748,-28" coordsize="10023,15" path="m748,-28l10770,-13e" filled="f" stroked="t" strokeweight="3pt" strokecolor="#000000">
                <v:path arrowok="t"/>
              </v:shape>
            </v:group>
            <v:group style="position:absolute;left:1236;top:3926;width:2;height:2846" coordorigin="1236,3926" coordsize="2,2846">
              <v:shape style="position:absolute;left:1236;top:3926;width:2;height:2846" coordorigin="1236,3926" coordsize="0,2846" path="m1236,3926l1236,6772e" filled="f" stroked="t" strokeweight=".75pt" strokecolor="#000000">
                <v:path arrowok="t"/>
              </v:shape>
            </v:group>
            <v:group style="position:absolute;left:1690;top:3942;width:2;height:2831" coordorigin="1690,3942" coordsize="2,2831">
              <v:shape style="position:absolute;left:1690;top:3942;width:2;height:2831" coordorigin="1690,3942" coordsize="0,2831" path="m1690,3942l1690,6773e" filled="f" stroked="t" strokeweight=".75pt" strokecolor="#000000">
                <v:path arrowok="t"/>
              </v:shape>
            </v:group>
            <v:group style="position:absolute;left:2144;top:3912;width:2;height:2861" coordorigin="2144,3912" coordsize="2,2861">
              <v:shape style="position:absolute;left:2144;top:3912;width:2;height:2861" coordorigin="2144,3912" coordsize="0,2861" path="m2144,3912l2144,6773e" filled="f" stroked="t" strokeweight=".75pt" strokecolor="#000000">
                <v:path arrowok="t"/>
              </v:shape>
            </v:group>
            <v:group style="position:absolute;left:2594;top:3942;width:2;height:2831" coordorigin="2594,3942" coordsize="2,2831">
              <v:shape style="position:absolute;left:2594;top:3942;width:2;height:2831" coordorigin="2594,3942" coordsize="0,2831" path="m2594,3942l2594,6773e" filled="f" stroked="t" strokeweight=".75pt" strokecolor="#000000">
                <v:path arrowok="t"/>
              </v:shape>
            </v:group>
            <v:group style="position:absolute;left:3055;top:3912;width:2;height:2861" coordorigin="3055,3912" coordsize="2,2861">
              <v:shape style="position:absolute;left:3055;top:3912;width:2;height:2861" coordorigin="3055,3912" coordsize="0,2861" path="m3055,3912l3055,6773e" filled="f" stroked="t" strokeweight=".75pt" strokecolor="#000000">
                <v:path arrowok="t"/>
              </v:shape>
            </v:group>
            <v:group style="position:absolute;left:3506;top:3926;width:2;height:2847" coordorigin="3506,3926" coordsize="2,2847">
              <v:shape style="position:absolute;left:3506;top:3926;width:2;height:2847" coordorigin="3506,3926" coordsize="0,2847" path="m3506,3926l3506,6773e" filled="f" stroked="t" strokeweight=".75pt" strokecolor="#000000">
                <v:path arrowok="t"/>
              </v:shape>
            </v:group>
            <v:group style="position:absolute;left:3956;top:3926;width:2;height:2847" coordorigin="3956,3926" coordsize="2,2847">
              <v:shape style="position:absolute;left:3956;top:3926;width:2;height:2847" coordorigin="3956,3926" coordsize="0,2847" path="m3956,3926l3956,6773e" filled="f" stroked="t" strokeweight=".75pt" strokecolor="#000000">
                <v:path arrowok="t"/>
              </v:shape>
            </v:group>
            <v:group style="position:absolute;left:4417;top:3942;width:2;height:2831" coordorigin="4417,3942" coordsize="2,2831">
              <v:shape style="position:absolute;left:4417;top:3942;width:2;height:2831" coordorigin="4417,3942" coordsize="0,2831" path="m4417,3942l4417,6773e" filled="f" stroked="t" strokeweight=".75pt" strokecolor="#000000">
                <v:path arrowok="t"/>
              </v:shape>
            </v:group>
            <v:group style="position:absolute;left:6230;top:3912;width:2;height:2861" coordorigin="6230,3912" coordsize="2,2861">
              <v:shape style="position:absolute;left:6230;top:3912;width:2;height:2861" coordorigin="6230,3912" coordsize="0,2861" path="m6230,3912l6230,6773e" filled="f" stroked="t" strokeweight=".75pt" strokecolor="#000000">
                <v:path arrowok="t"/>
              </v:shape>
            </v:group>
            <v:group style="position:absolute;left:6684;top:3942;width:2;height:2831" coordorigin="6684,3942" coordsize="2,2831">
              <v:shape style="position:absolute;left:6684;top:3942;width:2;height:2831" coordorigin="6684,3942" coordsize="0,2831" path="m6684,3942l6684,6773e" filled="f" stroked="t" strokeweight=".75pt" strokecolor="#000000">
                <v:path arrowok="t"/>
              </v:shape>
            </v:group>
            <v:group style="position:absolute;left:7138;top:3926;width:2;height:2847" coordorigin="7138,3926" coordsize="2,2847">
              <v:shape style="position:absolute;left:7138;top:3926;width:2;height:2847" coordorigin="7138,3926" coordsize="0,2847" path="m7138,3926l7138,6773e" filled="f" stroked="t" strokeweight=".75pt" strokecolor="#000000">
                <v:path arrowok="t"/>
              </v:shape>
            </v:group>
            <v:group style="position:absolute;left:7592;top:3912;width:2;height:2861" coordorigin="7592,3912" coordsize="2,2861">
              <v:shape style="position:absolute;left:7592;top:3912;width:2;height:2861" coordorigin="7592,3912" coordsize="0,2861" path="m7592,3912l7592,6773e" filled="f" stroked="t" strokeweight=".75pt" strokecolor="#000000">
                <v:path arrowok="t"/>
              </v:shape>
            </v:group>
            <v:group style="position:absolute;left:8046;top:3956;width:2;height:2817" coordorigin="8046,3956" coordsize="2,2817">
              <v:shape style="position:absolute;left:8046;top:3956;width:2;height:2817" coordorigin="8046,3956" coordsize="0,2817" path="m8046,3956l8046,6773e" filled="f" stroked="t" strokeweight=".75pt" strokecolor="#000000">
                <v:path arrowok="t"/>
              </v:shape>
            </v:group>
            <v:group style="position:absolute;left:8500;top:3926;width:2;height:2847" coordorigin="8500,3926" coordsize="2,2847">
              <v:shape style="position:absolute;left:8500;top:3926;width:2;height:2847" coordorigin="8500,3926" coordsize="0,2847" path="m8500,3926l8500,6773e" filled="f" stroked="t" strokeweight=".75pt" strokecolor="#000000">
                <v:path arrowok="t"/>
              </v:shape>
            </v:group>
            <v:group style="position:absolute;left:8951;top:3956;width:2;height:2817" coordorigin="8951,3956" coordsize="2,2817">
              <v:shape style="position:absolute;left:8951;top:3956;width:2;height:2817" coordorigin="8951,3956" coordsize="0,2817" path="m8951,3956l8951,6773e" filled="f" stroked="t" strokeweight=".75pt" strokecolor="#000000">
                <v:path arrowok="t"/>
              </v:shape>
            </v:group>
            <v:group style="position:absolute;left:9410;top:3926;width:2;height:2847" coordorigin="9410,3926" coordsize="2,2847">
              <v:shape style="position:absolute;left:9410;top:3926;width:2;height:2847" coordorigin="9410,3926" coordsize="0,2847" path="m9410,3926l9410,6773e" filled="f" stroked="t" strokeweight=".75pt" strokecolor="#000000">
                <v:path arrowok="t"/>
              </v:shape>
            </v:group>
            <v:group style="position:absolute;left:9862;top:3942;width:2;height:2831" coordorigin="9862,3942" coordsize="2,2831">
              <v:shape style="position:absolute;left:9862;top:3942;width:2;height:2831" coordorigin="9862,3942" coordsize="0,2831" path="m9862,3942l9862,6773e" filled="f" stroked="t" strokeweight=".75pt" strokecolor="#000000">
                <v:path arrowok="t"/>
              </v:shape>
            </v:group>
            <v:group style="position:absolute;left:10316;top:3926;width:2;height:2847" coordorigin="10316,3926" coordsize="2,2847">
              <v:shape style="position:absolute;left:10316;top:3926;width:2;height:2847" coordorigin="10316,3926" coordsize="0,2847" path="m10316,3926l10316,6773e" filled="f" stroked="t" strokeweight=".75pt" strokecolor="#000000">
                <v:path arrowok="t"/>
              </v:shape>
            </v:group>
            <v:group style="position:absolute;left:763;top:5435;width:10025;height:2" coordorigin="763,5435" coordsize="10025,2">
              <v:shape style="position:absolute;left:763;top:5435;width:10025;height:2" coordorigin="763,5435" coordsize="10025,0" path="m763,5435l10788,5435e" filled="f" stroked="t" strokeweight=".75pt" strokecolor="#000000">
                <v:path arrowok="t"/>
              </v:shape>
            </v:group>
            <v:group style="position:absolute;left:748;top:5890;width:10011;height:2" coordorigin="748,5890" coordsize="10011,2">
              <v:shape style="position:absolute;left:748;top:5890;width:10011;height:2" coordorigin="748,5890" coordsize="10011,0" path="m748,5890l10758,5890e" filled="f" stroked="t" strokeweight=".75pt" strokecolor="#000000">
                <v:path arrowok="t"/>
              </v:shape>
            </v:group>
            <v:group style="position:absolute;left:748;top:6343;width:10025;height:2" coordorigin="748,6343" coordsize="10025,2">
              <v:shape style="position:absolute;left:748;top:6343;width:10025;height:2" coordorigin="748,6343" coordsize="10025,0" path="m748,6343l10772,6343e" filled="f" stroked="t" strokeweight=".75pt" strokecolor="#000000">
                <v:path arrowok="t"/>
              </v:shape>
            </v:group>
            <v:group style="position:absolute;left:1236;top:442;width:2;height:3184" coordorigin="1236,442" coordsize="2,3184">
              <v:shape style="position:absolute;left:1236;top:442;width:2;height:3184" coordorigin="1236,442" coordsize="0,3184" path="m1236,442l1236,3625e" filled="f" stroked="t" strokeweight=".75pt" strokecolor="#000000">
                <v:path arrowok="t"/>
              </v:shape>
            </v:group>
            <v:group style="position:absolute;left:1690;top:442;width:2;height:3184" coordorigin="1690,442" coordsize="2,3184">
              <v:shape style="position:absolute;left:1690;top:442;width:2;height:3184" coordorigin="1690,442" coordsize="0,3184" path="m1690,442l1690,3625e" filled="f" stroked="t" strokeweight=".75pt" strokecolor="#000000">
                <v:path arrowok="t"/>
              </v:shape>
            </v:group>
            <v:group style="position:absolute;left:2144;top:442;width:2;height:3184" coordorigin="2144,442" coordsize="2,3184">
              <v:shape style="position:absolute;left:2144;top:442;width:2;height:3184" coordorigin="2144,442" coordsize="0,3184" path="m2144,442l2144,3625e" filled="f" stroked="t" strokeweight=".75pt" strokecolor="#000000">
                <v:path arrowok="t"/>
              </v:shape>
            </v:group>
            <v:group style="position:absolute;left:2594;top:442;width:2;height:3200" coordorigin="2594,442" coordsize="2,3200">
              <v:shape style="position:absolute;left:2594;top:442;width:2;height:3200" coordorigin="2594,442" coordsize="0,3200" path="m2594,442l2594,3641e" filled="f" stroked="t" strokeweight=".75pt" strokecolor="#000000">
                <v:path arrowok="t"/>
              </v:shape>
            </v:group>
            <v:group style="position:absolute;left:3055;top:442;width:2;height:3200" coordorigin="3055,442" coordsize="2,3200">
              <v:shape style="position:absolute;left:3055;top:442;width:2;height:3200" coordorigin="3055,442" coordsize="0,3200" path="m3055,442l3055,3641e" filled="f" stroked="t" strokeweight=".75pt" strokecolor="#000000">
                <v:path arrowok="t"/>
              </v:shape>
            </v:group>
            <v:group style="position:absolute;left:3506;top:442;width:2;height:3200" coordorigin="3506,442" coordsize="2,3200">
              <v:shape style="position:absolute;left:3506;top:442;width:2;height:3200" coordorigin="3506,442" coordsize="0,3200" path="m3506,442l3506,3641e" filled="f" stroked="t" strokeweight=".75pt" strokecolor="#000000">
                <v:path arrowok="t"/>
              </v:shape>
            </v:group>
            <v:group style="position:absolute;left:3956;top:442;width:2;height:3200" coordorigin="3956,442" coordsize="2,3200">
              <v:shape style="position:absolute;left:3956;top:442;width:2;height:3200" coordorigin="3956,442" coordsize="0,3200" path="m3956,442l3956,3641e" filled="f" stroked="t" strokeweight=".75pt" strokecolor="#000000">
                <v:path arrowok="t"/>
              </v:shape>
            </v:group>
            <v:group style="position:absolute;left:4417;top:442;width:2;height:3200" coordorigin="4417,442" coordsize="2,3200">
              <v:shape style="position:absolute;left:4417;top:442;width:2;height:3200" coordorigin="4417,442" coordsize="0,3200" path="m4417,442l4417,3641e" filled="f" stroked="t" strokeweight=".75pt" strokecolor="#000000">
                <v:path arrowok="t"/>
              </v:shape>
            </v:group>
            <v:group style="position:absolute;left:6230;top:442;width:2;height:3200" coordorigin="6230,442" coordsize="2,3200">
              <v:shape style="position:absolute;left:6230;top:442;width:2;height:3200" coordorigin="6230,442" coordsize="0,3200" path="m6230,442l6230,3641e" filled="f" stroked="t" strokeweight=".75pt" strokecolor="#000000">
                <v:path arrowok="t"/>
              </v:shape>
            </v:group>
            <v:group style="position:absolute;left:6684;top:442;width:2;height:3200" coordorigin="6684,442" coordsize="2,3200">
              <v:shape style="position:absolute;left:6684;top:442;width:2;height:3200" coordorigin="6684,442" coordsize="0,3200" path="m6684,442l6684,3641e" filled="f" stroked="t" strokeweight=".75pt" strokecolor="#000000">
                <v:path arrowok="t"/>
              </v:shape>
            </v:group>
            <v:group style="position:absolute;left:7138;top:442;width:2;height:3200" coordorigin="7138,442" coordsize="2,3200">
              <v:shape style="position:absolute;left:7138;top:442;width:2;height:3200" coordorigin="7138,442" coordsize="0,3200" path="m7138,442l7138,3641e" filled="f" stroked="t" strokeweight=".75pt" strokecolor="#000000">
                <v:path arrowok="t"/>
              </v:shape>
            </v:group>
            <v:group style="position:absolute;left:7592;top:442;width:2;height:3200" coordorigin="7592,442" coordsize="2,3200">
              <v:shape style="position:absolute;left:7592;top:442;width:2;height:3200" coordorigin="7592,442" coordsize="0,3200" path="m7592,442l7592,3641e" filled="f" stroked="t" strokeweight=".75pt" strokecolor="#000000">
                <v:path arrowok="t"/>
              </v:shape>
            </v:group>
            <v:group style="position:absolute;left:8046;top:442;width:2;height:3200" coordorigin="8046,442" coordsize="2,3200">
              <v:shape style="position:absolute;left:8046;top:442;width:2;height:3200" coordorigin="8046,442" coordsize="0,3200" path="m8046,442l8046,3641e" filled="f" stroked="t" strokeweight=".75pt" strokecolor="#000000">
                <v:path arrowok="t"/>
              </v:shape>
            </v:group>
            <v:group style="position:absolute;left:8500;top:442;width:2;height:3200" coordorigin="8500,442" coordsize="2,3200">
              <v:shape style="position:absolute;left:8500;top:442;width:2;height:3200" coordorigin="8500,442" coordsize="0,3200" path="m8500,442l8500,3641e" filled="f" stroked="t" strokeweight=".75pt" strokecolor="#000000">
                <v:path arrowok="t"/>
              </v:shape>
            </v:group>
            <v:group style="position:absolute;left:8951;top:442;width:2;height:3200" coordorigin="8951,442" coordsize="2,3200">
              <v:shape style="position:absolute;left:8951;top:442;width:2;height:3200" coordorigin="8951,442" coordsize="0,3200" path="m8951,442l8951,3641e" filled="f" stroked="t" strokeweight=".75pt" strokecolor="#000000">
                <v:path arrowok="t"/>
              </v:shape>
            </v:group>
            <v:group style="position:absolute;left:9410;top:442;width:2;height:3200" coordorigin="9410,442" coordsize="2,3200">
              <v:shape style="position:absolute;left:9410;top:442;width:2;height:3200" coordorigin="9410,442" coordsize="0,3200" path="m9410,442l9410,3641e" filled="f" stroked="t" strokeweight=".75pt" strokecolor="#000000">
                <v:path arrowok="t"/>
              </v:shape>
            </v:group>
            <v:group style="position:absolute;left:9862;top:442;width:2;height:3200" coordorigin="9862,442" coordsize="2,3200">
              <v:shape style="position:absolute;left:9862;top:442;width:2;height:3200" coordorigin="9862,442" coordsize="0,3200" path="m9862,442l9862,3641e" filled="f" stroked="t" strokeweight=".75pt" strokecolor="#000000">
                <v:path arrowok="t"/>
              </v:shape>
            </v:group>
            <v:group style="position:absolute;left:10316;top:442;width:2;height:3200" coordorigin="10316,442" coordsize="2,3200">
              <v:shape style="position:absolute;left:10316;top:442;width:2;height:3200" coordorigin="10316,442" coordsize="0,3200" path="m10316,442l10316,3641e" filled="f" stroked="t" strokeweight=".75pt" strokecolor="#000000">
                <v:path arrowok="t"/>
              </v:shape>
            </v:group>
            <v:group style="position:absolute;left:748;top:442;width:10041;height:2" coordorigin="748,442" coordsize="10041,2">
              <v:shape style="position:absolute;left:748;top:442;width:10041;height:2" coordorigin="748,442" coordsize="10041,0" path="m748,442l10788,442e" filled="f" stroked="t" strokeweight=".75pt" strokecolor="#000000">
                <v:path arrowok="t"/>
              </v:shape>
            </v:group>
            <v:group style="position:absolute;left:748;top:2711;width:10041;height:2" coordorigin="748,2711" coordsize="10041,2">
              <v:shape style="position:absolute;left:748;top:2711;width:10041;height:2" coordorigin="748,2711" coordsize="10041,0" path="m748,2711l10788,2711e" filled="f" stroked="t" strokeweight=".75pt" strokecolor="#000000">
                <v:path arrowok="t"/>
              </v:shape>
            </v:group>
            <v:group style="position:absolute;left:763;top:3166;width:10025;height:2" coordorigin="763,3166" coordsize="10025,2">
              <v:shape style="position:absolute;left:763;top:3166;width:10025;height:2" coordorigin="763,3166" coordsize="10025,0" path="m763,3166l10788,3166e" filled="f" stroked="t" strokeweight=".75pt" strokecolor="#000000">
                <v:path arrowok="t"/>
              </v:shape>
            </v:group>
            <v:group style="position:absolute;left:748;top:4528;width:10041;height:2" coordorigin="748,4528" coordsize="10041,2">
              <v:shape style="position:absolute;left:748;top:4528;width:10041;height:2" coordorigin="748,4528" coordsize="10041,0" path="m748,4528l10788,4528e" filled="f" stroked="t" strokeweight=".75pt" strokecolor="#000000">
                <v:path arrowok="t"/>
              </v:shape>
            </v:group>
            <v:group style="position:absolute;left:763;top:4981;width:10025;height:2" coordorigin="763,4981" coordsize="10025,2">
              <v:shape style="position:absolute;left:763;top:4981;width:10025;height:2" coordorigin="763,4981" coordsize="10025,0" path="m763,4981l10788,4981e" filled="f" stroked="t" strokeweight=".75pt" strokecolor="#000000">
                <v:path arrowok="t"/>
              </v:shape>
            </v:group>
            <v:group style="position:absolute;left:748;top:895;width:10041;height:2" coordorigin="748,895" coordsize="10041,2">
              <v:shape style="position:absolute;left:748;top:895;width:10041;height:2" coordorigin="748,895" coordsize="10041,0" path="m748,895l10788,895e" filled="f" stroked="t" strokeweight=".75pt" strokecolor="#000000">
                <v:path arrowok="t"/>
              </v:shape>
            </v:group>
            <v:group style="position:absolute;left:763;top:1349;width:10025;height:2" coordorigin="763,1349" coordsize="10025,2">
              <v:shape style="position:absolute;left:763;top:1349;width:10025;height:2" coordorigin="763,1349" coordsize="10025,0" path="m763,1349l10788,1349e" filled="f" stroked="t" strokeweight=".75pt" strokecolor="#000000">
                <v:path arrowok="t"/>
              </v:shape>
            </v:group>
            <v:group style="position:absolute;left:793;top:1804;width:9995;height:2" coordorigin="793,1804" coordsize="9995,2">
              <v:shape style="position:absolute;left:793;top:1804;width:9995;height:2" coordorigin="793,1804" coordsize="9995,0" path="m793,1804l10788,1804e" filled="f" stroked="t" strokeweight=".75pt" strokecolor="#000000">
                <v:path arrowok="t"/>
              </v:shape>
            </v:group>
            <v:group style="position:absolute;left:763;top:2257;width:10025;height:2" coordorigin="763,2257" coordsize="10025,2">
              <v:shape style="position:absolute;left:763;top:2257;width:10025;height:2" coordorigin="763,2257" coordsize="10025,0" path="m763,2257l10788,2257e" filled="f" stroked="t" strokeweight=".75pt" strokecolor="#000000">
                <v:path arrowok="t"/>
              </v:shape>
            </v:group>
            <v:group style="position:absolute;left:793;top:-12;width:9951;height:454" coordorigin="793,-12" coordsize="9951,454">
              <v:shape style="position:absolute;left:793;top:-12;width:9951;height:454" coordorigin="793,-12" coordsize="9951,454" path="m793,442l10744,442,10744,-12,793,-12,793,442xe" filled="t" fillcolor="#FFFFFF" stroked="f">
                <v:path arrowok="t"/>
                <v:fill type="solid"/>
              </v:shape>
            </v:group>
            <v:group style="position:absolute;left:793;top:-13;width:9950;height:455" coordorigin="793,-13" coordsize="9950,455">
              <v:shape style="position:absolute;left:793;top:-13;width:9950;height:455" coordorigin="793,-13" coordsize="9950,455" path="m10742,-13l793,-13,793,442,10742,442,10742,-13xe" filled="f" stroked="t" strokeweight=".75pt" strokecolor="#000000">
                <v:path arrowok="t"/>
              </v:shape>
            </v:group>
            <v:group style="position:absolute;left:748;top:6782;width:10037;height:2" coordorigin="748,6782" coordsize="10037,2">
              <v:shape style="position:absolute;left:748;top:6782;width:10037;height:2" coordorigin="748,6782" coordsize="10037,0" path="m748,6782l10784,6782e" filled="f" stroked="t" strokeweight="3pt" strokecolor="#000000">
                <v:path arrowok="t"/>
              </v:shape>
            </v:group>
            <v:group style="position:absolute;left:4868;top:407;width:2;height:3234" coordorigin="4868,407" coordsize="2,3234">
              <v:shape style="position:absolute;left:4868;top:407;width:2;height:3234" coordorigin="4868,407" coordsize="0,3234" path="m4868,407l4868,3641e" filled="f" stroked="t" strokeweight=".75pt" strokecolor="#000000">
                <v:path arrowok="t"/>
              </v:shape>
            </v:group>
            <v:group style="position:absolute;left:4868;top:3926;width:2;height:2847" coordorigin="4868,3926" coordsize="2,2847">
              <v:shape style="position:absolute;left:4868;top:3926;width:2;height:2847" coordorigin="4868,3926" coordsize="0,2847" path="m4868,3926l4868,6773e" filled="f" stroked="t" strokeweight=".75pt" strokecolor="#000000">
                <v:path arrowok="t"/>
              </v:shape>
            </v:group>
            <v:group style="position:absolute;left:748;top:4073;width:10041;height:2" coordorigin="748,4073" coordsize="10041,2">
              <v:shape style="position:absolute;left:748;top:4073;width:10041;height:2" coordorigin="748,4073" coordsize="10041,0" path="m748,4073l10788,4073e" filled="f" stroked="t" strokeweight=".75pt" strokecolor="#000000">
                <v:path arrowok="t"/>
              </v:shape>
            </v:group>
            <v:group style="position:absolute;left:5776;top:452;width:2;height:6321" coordorigin="5776,452" coordsize="2,6321">
              <v:shape style="position:absolute;left:5776;top:452;width:2;height:6321" coordorigin="5776,452" coordsize="0,6321" path="m5776,452l5776,6773e" filled="f" stroked="t" strokeweight="3pt" strokecolor="#808080">
                <v:path arrowok="t"/>
              </v:shape>
            </v:group>
            <v:group style="position:absolute;left:5322;top:437;width:2;height:3204" coordorigin="5322,437" coordsize="2,3204">
              <v:shape style="position:absolute;left:5322;top:437;width:2;height:3204" coordorigin="5322,437" coordsize="0,3204" path="m5322,437l5322,3641e" filled="f" stroked="t" strokeweight=".75pt" strokecolor="#000000">
                <v:path arrowok="t"/>
              </v:shape>
            </v:group>
            <v:group style="position:absolute;left:5322;top:3926;width:2;height:2847" coordorigin="5322,3926" coordsize="2,2847">
              <v:shape style="position:absolute;left:5322;top:3926;width:2;height:2847" coordorigin="5322,3926" coordsize="0,2847" path="m5322,3926l5322,6773e" filled="f" stroked="t" strokeweight=".75pt" strokecolor="#000000">
                <v:path arrowok="t"/>
              </v:shape>
            </v:group>
            <v:group style="position:absolute;left:748;top:3619;width:10025;height:2" coordorigin="748,3619" coordsize="10025,2">
              <v:shape style="position:absolute;left:748;top:3619;width:10025;height:2" coordorigin="748,3619" coordsize="10025,0" path="m748,3619l10772,3619e" filled="f" stroked="t" strokeweight="3pt" strokecolor="#808080">
                <v:path arrowok="t"/>
              </v:shape>
            </v:group>
            <v:group style="position:absolute;left:3930;top:2221;width:1408;height:491" coordorigin="3930,2221" coordsize="1408,491">
              <v:shape style="position:absolute;left:3930;top:2221;width:1408;height:491" coordorigin="3930,2221" coordsize="1408,491" path="m5338,2221l3930,2712e" filled="f" stroked="t" strokeweight="3.0pt" strokecolor="#0000FF">
                <v:path arrowok="t"/>
              </v:shape>
            </v:group>
            <v:group style="position:absolute;left:3942;top:1332;width:1366;height:1368" coordorigin="3942,1332" coordsize="1366,1368">
              <v:shape style="position:absolute;left:3942;top:1332;width:1366;height:1368" coordorigin="3942,1332" coordsize="1366,1368" path="m3942,2700l5308,1332e" filled="f" stroked="t" strokeweight="3.0pt" strokecolor="#0000FF">
                <v:path arrowok="t"/>
              </v:shape>
            </v:group>
            <v:group style="position:absolute;left:5296;top:1332;width:1818;height:443" coordorigin="5296,1332" coordsize="1818,443">
              <v:shape style="position:absolute;left:5296;top:1332;width:1818;height:443" coordorigin="5296,1332" coordsize="1818,443" path="m5296,1332l7114,1775e" filled="f" stroked="t" strokeweight="3pt" strokecolor="#0000FF">
                <v:path arrowok="t"/>
              </v:shape>
            </v:group>
            <v:group style="position:absolute;left:5326;top:1801;width:1852;height:11" coordorigin="5326,1801" coordsize="1852,11">
              <v:shape style="position:absolute;left:5326;top:1801;width:1852;height:11" coordorigin="5326,1801" coordsize="1852,11" path="m7177,1812l5326,1801e" filled="f" stroked="t" strokeweight="3pt" strokecolor="#0000FF">
                <v:path arrowok="t"/>
              </v:shape>
            </v:group>
            <v:group style="position:absolute;left:1428;top:3625;width:442;height:317" coordorigin="1428,3625" coordsize="442,317">
              <v:shape style="position:absolute;left:1428;top:3625;width:442;height:317" coordorigin="1428,3625" coordsize="442,317" path="m1428,3942l1870,3942,1870,3625,1428,3625,1428,3942xe" filled="t" fillcolor="#FFFFFF" stroked="f">
                <v:path arrowok="t"/>
                <v:fill type="solid"/>
              </v:shape>
            </v:group>
            <v:group style="position:absolute;left:1901;top:3625;width:441;height:287" coordorigin="1901,3625" coordsize="441,287">
              <v:shape style="position:absolute;left:1901;top:3625;width:441;height:287" coordorigin="1901,3625" coordsize="441,287" path="m1901,3912l2341,3912,2341,3625,1901,3625,1901,3912xe" filled="t" fillcolor="#FFFFFF" stroked="f">
                <v:path arrowok="t"/>
                <v:fill type="solid"/>
              </v:shape>
            </v:group>
            <v:group style="position:absolute;left:932;top:3625;width:598;height:302" coordorigin="932,3625" coordsize="598,302">
              <v:shape style="position:absolute;left:932;top:3625;width:598;height:302" coordorigin="932,3625" coordsize="598,302" path="m932,3926l1530,3926,1530,3625,932,3625,932,3926xe" filled="t" fillcolor="#FFFFFF" stroked="f">
                <v:path arrowok="t"/>
                <v:fill type="solid"/>
              </v:shape>
            </v:group>
            <v:group style="position:absolute;left:5324;top:1787;width:14;height:491" coordorigin="5324,1787" coordsize="14,491">
              <v:shape style="position:absolute;left:5324;top:1787;width:14;height:491" coordorigin="5324,1787" coordsize="14,491" path="m5338,1787l5324,2278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Q11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2"/>
        </w:rPr>
        <w:t> </w:t>
      </w:r>
      <w:r>
        <w:rPr/>
        <w:t>= x + 1.</w:t>
      </w:r>
      <w:r>
        <w:rPr>
          <w:b w:val="0"/>
        </w:rPr>
      </w:r>
    </w:p>
    <w:p>
      <w:pPr>
        <w:spacing w:line="120" w:lineRule="exact" w:before="5"/>
        <w:rPr>
          <w:sz w:val="12"/>
          <w:szCs w:val="12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left="4880" w:right="5345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01" w:right="5345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left="4901" w:right="5345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360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06" w:right="5345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923" w:right="5345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80" w:lineRule="exact" w:before="1"/>
        <w:rPr>
          <w:sz w:val="18"/>
          <w:szCs w:val="18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pgSz w:w="11910" w:h="16840"/>
          <w:pgMar w:header="486" w:footer="0"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2" w:val="left" w:leader="none"/>
          <w:tab w:pos="1173" w:val="left" w:leader="none"/>
          <w:tab w:pos="1628" w:val="left" w:leader="none"/>
          <w:tab w:pos="2039" w:val="left" w:leader="none"/>
          <w:tab w:pos="2512" w:val="left" w:leader="none"/>
          <w:tab w:pos="2967" w:val="left" w:leader="none"/>
          <w:tab w:pos="3423" w:val="left" w:leader="none"/>
          <w:tab w:pos="3928" w:val="left" w:leader="none"/>
        </w:tabs>
        <w:spacing w:line="240" w:lineRule="auto" w:before="75"/>
        <w:ind w:left="230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2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56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887" w:val="left" w:leader="none"/>
          <w:tab w:pos="1360" w:val="left" w:leader="none"/>
          <w:tab w:pos="1802" w:val="left" w:leader="none"/>
          <w:tab w:pos="2273" w:val="left" w:leader="none"/>
          <w:tab w:pos="2699" w:val="left" w:leader="none"/>
          <w:tab w:pos="3172" w:val="left" w:leader="none"/>
          <w:tab w:pos="3641" w:val="left" w:leader="none"/>
          <w:tab w:pos="4083" w:val="left" w:leader="none"/>
          <w:tab w:pos="4479" w:val="left" w:leader="none"/>
        </w:tabs>
        <w:spacing w:line="240" w:lineRule="auto" w:before="95"/>
        <w:ind w:left="439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707" w:space="40"/>
            <w:col w:w="4354" w:space="40"/>
            <w:col w:w="5389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877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848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line="220" w:lineRule="exact" w:before="5"/>
        <w:rPr>
          <w:sz w:val="22"/>
          <w:szCs w:val="22"/>
        </w:rPr>
      </w:pPr>
    </w:p>
    <w:p>
      <w:pPr>
        <w:pStyle w:val="Heading1"/>
        <w:tabs>
          <w:tab w:pos="1125" w:val="left" w:leader="none"/>
        </w:tabs>
        <w:spacing w:line="240" w:lineRule="auto"/>
        <w:ind w:right="0"/>
        <w:jc w:val="left"/>
        <w:rPr>
          <w:b w:val="0"/>
          <w:bCs w:val="0"/>
        </w:rPr>
      </w:pPr>
      <w:r>
        <w:rPr/>
        <w:pict>
          <v:group style="position:absolute;margin-left:38.880001pt;margin-top:-2.875858pt;width:504.85pt;height:345.2pt;mso-position-horizontal-relative:page;mso-position-vertical-relative:paragraph;z-index:-1339" coordorigin="778,-58" coordsize="10097,6904">
            <v:group style="position:absolute;left:842;top:-13;width:2;height:6815" coordorigin="842,-13" coordsize="2,6815">
              <v:shape style="position:absolute;left:842;top:-13;width:2;height:6815" coordorigin="842,-13" coordsize="0,6815" path="m842,-13l842,6802e" filled="f" stroked="t" strokeweight="3pt" strokecolor="#000000">
                <v:path arrowok="t"/>
              </v:shape>
            </v:group>
            <v:group style="position:absolute;left:10830;top:-13;width:2;height:6830" coordorigin="10830,-13" coordsize="2,6830">
              <v:shape style="position:absolute;left:10830;top:-13;width:2;height:6830" coordorigin="10830,-13" coordsize="0,6830" path="m10830,-13l10830,6816e" filled="f" stroked="t" strokeweight="3pt" strokecolor="#000000">
                <v:path arrowok="t"/>
              </v:shape>
            </v:group>
            <v:group style="position:absolute;left:808;top:-28;width:10023;height:15" coordorigin="808,-28" coordsize="10023,15">
              <v:shape style="position:absolute;left:808;top:-28;width:10023;height:15" coordorigin="808,-28" coordsize="10023,15" path="m808,-28l10830,-13e" filled="f" stroked="t" strokeweight="3pt" strokecolor="#000000">
                <v:path arrowok="t"/>
              </v:shape>
            </v:group>
            <v:group style="position:absolute;left:6290;top:3937;width:2;height:2836" coordorigin="6290,3937" coordsize="2,2836">
              <v:shape style="position:absolute;left:6290;top:3937;width:2;height:2836" coordorigin="6290,3937" coordsize="0,2836" path="m6290,3937l6290,6773e" filled="f" stroked="t" strokeweight=".75pt" strokecolor="#000000">
                <v:path arrowok="t"/>
              </v:shape>
            </v:group>
            <v:group style="position:absolute;left:6744;top:3967;width:2;height:2806" coordorigin="6744,3967" coordsize="2,2806">
              <v:shape style="position:absolute;left:6744;top:3967;width:2;height:2806" coordorigin="6744,3967" coordsize="0,2806" path="m6744,3967l6744,6773e" filled="f" stroked="t" strokeweight=".75pt" strokecolor="#000000">
                <v:path arrowok="t"/>
              </v:shape>
            </v:group>
            <v:group style="position:absolute;left:7198;top:3953;width:2;height:2820" coordorigin="7198,3953" coordsize="2,2820">
              <v:shape style="position:absolute;left:7198;top:3953;width:2;height:2820" coordorigin="7198,3953" coordsize="0,2820" path="m7198,3953l7198,6773e" filled="f" stroked="t" strokeweight=".75pt" strokecolor="#000000">
                <v:path arrowok="t"/>
              </v:shape>
            </v:group>
            <v:group style="position:absolute;left:7652;top:3937;width:2;height:2836" coordorigin="7652,3937" coordsize="2,2836">
              <v:shape style="position:absolute;left:7652;top:3937;width:2;height:2836" coordorigin="7652,3937" coordsize="0,2836" path="m7652,3937l7652,6773e" filled="f" stroked="t" strokeweight=".75pt" strokecolor="#000000">
                <v:path arrowok="t"/>
              </v:shape>
            </v:group>
            <v:group style="position:absolute;left:8106;top:3983;width:2;height:2790" coordorigin="8106,3983" coordsize="2,2790">
              <v:shape style="position:absolute;left:8106;top:3983;width:2;height:2790" coordorigin="8106,3983" coordsize="0,2790" path="m8106,3983l8106,6773e" filled="f" stroked="t" strokeweight=".75pt" strokecolor="#000000">
                <v:path arrowok="t"/>
              </v:shape>
            </v:group>
            <v:group style="position:absolute;left:8560;top:3953;width:2;height:2820" coordorigin="8560,3953" coordsize="2,2820">
              <v:shape style="position:absolute;left:8560;top:3953;width:2;height:2820" coordorigin="8560,3953" coordsize="0,2820" path="m8560,3953l8560,6773e" filled="f" stroked="t" strokeweight=".75pt" strokecolor="#000000">
                <v:path arrowok="t"/>
              </v:shape>
            </v:group>
            <v:group style="position:absolute;left:9011;top:3983;width:2;height:2790" coordorigin="9011,3983" coordsize="2,2790">
              <v:shape style="position:absolute;left:9011;top:3983;width:2;height:2790" coordorigin="9011,3983" coordsize="0,2790" path="m9011,3983l9011,6773e" filled="f" stroked="t" strokeweight=".75pt" strokecolor="#000000">
                <v:path arrowok="t"/>
              </v:shape>
            </v:group>
            <v:group style="position:absolute;left:9470;top:3953;width:2;height:2820" coordorigin="9470,3953" coordsize="2,2820">
              <v:shape style="position:absolute;left:9470;top:3953;width:2;height:2820" coordorigin="9470,3953" coordsize="0,2820" path="m9470,3953l9470,6773e" filled="f" stroked="t" strokeweight=".75pt" strokecolor="#000000">
                <v:path arrowok="t"/>
              </v:shape>
            </v:group>
            <v:group style="position:absolute;left:9922;top:3967;width:2;height:2806" coordorigin="9922,3967" coordsize="2,2806">
              <v:shape style="position:absolute;left:9922;top:3967;width:2;height:2806" coordorigin="9922,3967" coordsize="0,2806" path="m9922,3967l9922,6773e" filled="f" stroked="t" strokeweight=".75pt" strokecolor="#000000">
                <v:path arrowok="t"/>
              </v:shape>
            </v:group>
            <v:group style="position:absolute;left:10376;top:3953;width:2;height:2820" coordorigin="10376,3953" coordsize="2,2820">
              <v:shape style="position:absolute;left:10376;top:3953;width:2;height:2820" coordorigin="10376,3953" coordsize="0,2820" path="m10376,3953l10376,6773e" filled="f" stroked="t" strokeweight=".75pt" strokecolor="#000000">
                <v:path arrowok="t"/>
              </v:shape>
            </v:group>
            <v:group style="position:absolute;left:5875;top:5435;width:4973;height:2" coordorigin="5875,5435" coordsize="4973,2">
              <v:shape style="position:absolute;left:5875;top:5435;width:4973;height:2" coordorigin="5875,5435" coordsize="4973,0" path="m5875,5435l10848,5435e" filled="f" stroked="t" strokeweight=".75pt" strokecolor="#000000">
                <v:path arrowok="t"/>
              </v:shape>
            </v:group>
            <v:group style="position:absolute;left:1296;top:3953;width:2;height:2819" coordorigin="1296,3953" coordsize="2,2819">
              <v:shape style="position:absolute;left:1296;top:3953;width:2;height:2819" coordorigin="1296,3953" coordsize="0,2819" path="m1296,3953l1296,6772e" filled="f" stroked="t" strokeweight=".75pt" strokecolor="#000000">
                <v:path arrowok="t"/>
              </v:shape>
            </v:group>
            <v:group style="position:absolute;left:1750;top:3967;width:2;height:2806" coordorigin="1750,3967" coordsize="2,2806">
              <v:shape style="position:absolute;left:1750;top:3967;width:2;height:2806" coordorigin="1750,3967" coordsize="0,2806" path="m1750,3967l1750,6773e" filled="f" stroked="t" strokeweight=".75pt" strokecolor="#000000">
                <v:path arrowok="t"/>
              </v:shape>
            </v:group>
            <v:group style="position:absolute;left:2204;top:3937;width:2;height:2836" coordorigin="2204,3937" coordsize="2,2836">
              <v:shape style="position:absolute;left:2204;top:3937;width:2;height:2836" coordorigin="2204,3937" coordsize="0,2836" path="m2204,3937l2204,6773e" filled="f" stroked="t" strokeweight=".75pt" strokecolor="#000000">
                <v:path arrowok="t"/>
              </v:shape>
            </v:group>
            <v:group style="position:absolute;left:2654;top:3967;width:2;height:2806" coordorigin="2654,3967" coordsize="2,2806">
              <v:shape style="position:absolute;left:2654;top:3967;width:2;height:2806" coordorigin="2654,3967" coordsize="0,2806" path="m2654,3967l2654,6773e" filled="f" stroked="t" strokeweight=".75pt" strokecolor="#000000">
                <v:path arrowok="t"/>
              </v:shape>
            </v:group>
            <v:group style="position:absolute;left:3115;top:3937;width:2;height:2836" coordorigin="3115,3937" coordsize="2,2836">
              <v:shape style="position:absolute;left:3115;top:3937;width:2;height:2836" coordorigin="3115,3937" coordsize="0,2836" path="m3115,3937l3115,6773e" filled="f" stroked="t" strokeweight=".75pt" strokecolor="#000000">
                <v:path arrowok="t"/>
              </v:shape>
            </v:group>
            <v:group style="position:absolute;left:3566;top:3953;width:2;height:2820" coordorigin="3566,3953" coordsize="2,2820">
              <v:shape style="position:absolute;left:3566;top:3953;width:2;height:2820" coordorigin="3566,3953" coordsize="0,2820" path="m3566,3953l3566,6773e" filled="f" stroked="t" strokeweight=".75pt" strokecolor="#000000">
                <v:path arrowok="t"/>
              </v:shape>
            </v:group>
            <v:group style="position:absolute;left:4016;top:3953;width:2;height:2820" coordorigin="4016,3953" coordsize="2,2820">
              <v:shape style="position:absolute;left:4016;top:3953;width:2;height:2820" coordorigin="4016,3953" coordsize="0,2820" path="m4016,3953l4016,6773e" filled="f" stroked="t" strokeweight=".75pt" strokecolor="#000000">
                <v:path arrowok="t"/>
              </v:shape>
            </v:group>
            <v:group style="position:absolute;left:4477;top:3967;width:2;height:2806" coordorigin="4477,3967" coordsize="2,2806">
              <v:shape style="position:absolute;left:4477;top:3967;width:2;height:2806" coordorigin="4477,3967" coordsize="0,2806" path="m4477,3967l4477,6773e" filled="f" stroked="t" strokeweight=".75pt" strokecolor="#000000">
                <v:path arrowok="t"/>
              </v:shape>
            </v:group>
            <v:group style="position:absolute;left:823;top:5435;width:4458;height:2" coordorigin="823,5435" coordsize="4458,2">
              <v:shape style="position:absolute;left:823;top:5435;width:4458;height:2" coordorigin="823,5435" coordsize="4458,0" path="m823,5435l5281,5435e" filled="f" stroked="t" strokeweight=".75pt" strokecolor="#000000">
                <v:path arrowok="t"/>
              </v:shape>
            </v:group>
            <v:group style="position:absolute;left:5875;top:5890;width:4943;height:2" coordorigin="5875,5890" coordsize="4943,2">
              <v:shape style="position:absolute;left:5875;top:5890;width:4943;height:2" coordorigin="5875,5890" coordsize="4943,0" path="m5875,5890l10818,5890e" filled="f" stroked="t" strokeweight=".75pt" strokecolor="#000000">
                <v:path arrowok="t"/>
              </v:shape>
            </v:group>
            <v:group style="position:absolute;left:808;top:5890;width:4474;height:2" coordorigin="808,5890" coordsize="4474,2">
              <v:shape style="position:absolute;left:808;top:5890;width:4474;height:2" coordorigin="808,5890" coordsize="4474,0" path="m808,5890l5281,5890e" filled="f" stroked="t" strokeweight=".75pt" strokecolor="#000000">
                <v:path arrowok="t"/>
              </v:shape>
            </v:group>
            <v:group style="position:absolute;left:5896;top:6343;width:4937;height:2" coordorigin="5896,6343" coordsize="4937,2">
              <v:shape style="position:absolute;left:5896;top:6343;width:4937;height:2" coordorigin="5896,6343" coordsize="4937,0" path="m5896,6343l10832,6343e" filled="f" stroked="t" strokeweight=".75pt" strokecolor="#000000">
                <v:path arrowok="t"/>
              </v:shape>
            </v:group>
            <v:group style="position:absolute;left:808;top:6343;width:4494;height:2" coordorigin="808,6343" coordsize="4494,2">
              <v:shape style="position:absolute;left:808;top:6343;width:4494;height:2" coordorigin="808,6343" coordsize="4494,0" path="m808,6343l5302,6343e" filled="f" stroked="t" strokeweight=".75pt" strokecolor="#000000">
                <v:path arrowok="t"/>
              </v:shape>
            </v:group>
            <v:group style="position:absolute;left:1296;top:442;width:2;height:3210" coordorigin="1296,442" coordsize="2,3210">
              <v:shape style="position:absolute;left:1296;top:442;width:2;height:3210" coordorigin="1296,442" coordsize="0,3210" path="m1296,442l1296,3652e" filled="f" stroked="t" strokeweight=".75pt" strokecolor="#000000">
                <v:path arrowok="t"/>
              </v:shape>
            </v:group>
            <v:group style="position:absolute;left:1750;top:442;width:2;height:3210" coordorigin="1750,442" coordsize="2,3210">
              <v:shape style="position:absolute;left:1750;top:442;width:2;height:3210" coordorigin="1750,442" coordsize="0,3210" path="m1750,442l1750,3652e" filled="f" stroked="t" strokeweight=".75pt" strokecolor="#000000">
                <v:path arrowok="t"/>
              </v:shape>
            </v:group>
            <v:group style="position:absolute;left:2204;top:442;width:2;height:3210" coordorigin="2204,442" coordsize="2,3210">
              <v:shape style="position:absolute;left:2204;top:442;width:2;height:3210" coordorigin="2204,442" coordsize="0,3210" path="m2204,442l2204,3652e" filled="f" stroked="t" strokeweight=".75pt" strokecolor="#000000">
                <v:path arrowok="t"/>
              </v:shape>
            </v:group>
            <v:group style="position:absolute;left:2654;top:442;width:2;height:3225" coordorigin="2654,442" coordsize="2,3225">
              <v:shape style="position:absolute;left:2654;top:442;width:2;height:3225" coordorigin="2654,442" coordsize="0,3225" path="m2654,442l2654,3666e" filled="f" stroked="t" strokeweight=".75pt" strokecolor="#000000">
                <v:path arrowok="t"/>
              </v:shape>
            </v:group>
            <v:group style="position:absolute;left:3115;top:442;width:2;height:3225" coordorigin="3115,442" coordsize="2,3225">
              <v:shape style="position:absolute;left:3115;top:442;width:2;height:3225" coordorigin="3115,442" coordsize="0,3225" path="m3115,442l3115,3666e" filled="f" stroked="t" strokeweight=".75pt" strokecolor="#000000">
                <v:path arrowok="t"/>
              </v:shape>
            </v:group>
            <v:group style="position:absolute;left:3566;top:442;width:2;height:3225" coordorigin="3566,442" coordsize="2,3225">
              <v:shape style="position:absolute;left:3566;top:442;width:2;height:3225" coordorigin="3566,442" coordsize="0,3225" path="m3566,442l3566,3666e" filled="f" stroked="t" strokeweight=".75pt" strokecolor="#000000">
                <v:path arrowok="t"/>
              </v:shape>
            </v:group>
            <v:group style="position:absolute;left:4016;top:442;width:2;height:3225" coordorigin="4016,442" coordsize="2,3225">
              <v:shape style="position:absolute;left:4016;top:442;width:2;height:3225" coordorigin="4016,442" coordsize="0,3225" path="m4016,442l4016,3666e" filled="f" stroked="t" strokeweight=".75pt" strokecolor="#000000">
                <v:path arrowok="t"/>
              </v:shape>
            </v:group>
            <v:group style="position:absolute;left:4477;top:442;width:2;height:3225" coordorigin="4477,442" coordsize="2,3225">
              <v:shape style="position:absolute;left:4477;top:442;width:2;height:3225" coordorigin="4477,442" coordsize="0,3225" path="m4477,442l4477,3666e" filled="f" stroked="t" strokeweight=".75pt" strokecolor="#000000">
                <v:path arrowok="t"/>
              </v:shape>
            </v:group>
            <v:group style="position:absolute;left:6290;top:442;width:2;height:3225" coordorigin="6290,442" coordsize="2,3225">
              <v:shape style="position:absolute;left:6290;top:442;width:2;height:3225" coordorigin="6290,442" coordsize="0,3225" path="m6290,442l6290,3666e" filled="f" stroked="t" strokeweight=".75pt" strokecolor="#000000">
                <v:path arrowok="t"/>
              </v:shape>
            </v:group>
            <v:group style="position:absolute;left:6744;top:442;width:2;height:3225" coordorigin="6744,442" coordsize="2,3225">
              <v:shape style="position:absolute;left:6744;top:442;width:2;height:3225" coordorigin="6744,442" coordsize="0,3225" path="m6744,442l6744,3666e" filled="f" stroked="t" strokeweight=".75pt" strokecolor="#000000">
                <v:path arrowok="t"/>
              </v:shape>
            </v:group>
            <v:group style="position:absolute;left:7198;top:442;width:2;height:3225" coordorigin="7198,442" coordsize="2,3225">
              <v:shape style="position:absolute;left:7198;top:442;width:2;height:3225" coordorigin="7198,442" coordsize="0,3225" path="m7198,442l7198,3666e" filled="f" stroked="t" strokeweight=".75pt" strokecolor="#000000">
                <v:path arrowok="t"/>
              </v:shape>
            </v:group>
            <v:group style="position:absolute;left:7652;top:442;width:2;height:3225" coordorigin="7652,442" coordsize="2,3225">
              <v:shape style="position:absolute;left:7652;top:442;width:2;height:3225" coordorigin="7652,442" coordsize="0,3225" path="m7652,442l7652,3666e" filled="f" stroked="t" strokeweight=".75pt" strokecolor="#000000">
                <v:path arrowok="t"/>
              </v:shape>
            </v:group>
            <v:group style="position:absolute;left:8106;top:442;width:2;height:3225" coordorigin="8106,442" coordsize="2,3225">
              <v:shape style="position:absolute;left:8106;top:442;width:2;height:3225" coordorigin="8106,442" coordsize="0,3225" path="m8106,442l8106,3666e" filled="f" stroked="t" strokeweight=".75pt" strokecolor="#000000">
                <v:path arrowok="t"/>
              </v:shape>
            </v:group>
            <v:group style="position:absolute;left:8560;top:442;width:2;height:3225" coordorigin="8560,442" coordsize="2,3225">
              <v:shape style="position:absolute;left:8560;top:442;width:2;height:3225" coordorigin="8560,442" coordsize="0,3225" path="m8560,442l8560,3666e" filled="f" stroked="t" strokeweight=".75pt" strokecolor="#000000">
                <v:path arrowok="t"/>
              </v:shape>
            </v:group>
            <v:group style="position:absolute;left:9011;top:442;width:2;height:3225" coordorigin="9011,442" coordsize="2,3225">
              <v:shape style="position:absolute;left:9011;top:442;width:2;height:3225" coordorigin="9011,442" coordsize="0,3225" path="m9011,442l9011,3666e" filled="f" stroked="t" strokeweight=".75pt" strokecolor="#000000">
                <v:path arrowok="t"/>
              </v:shape>
            </v:group>
            <v:group style="position:absolute;left:9470;top:442;width:2;height:3225" coordorigin="9470,442" coordsize="2,3225">
              <v:shape style="position:absolute;left:9470;top:442;width:2;height:3225" coordorigin="9470,442" coordsize="0,3225" path="m9470,442l9470,3666e" filled="f" stroked="t" strokeweight=".75pt" strokecolor="#000000">
                <v:path arrowok="t"/>
              </v:shape>
            </v:group>
            <v:group style="position:absolute;left:9922;top:442;width:2;height:3225" coordorigin="9922,442" coordsize="2,3225">
              <v:shape style="position:absolute;left:9922;top:442;width:2;height:3225" coordorigin="9922,442" coordsize="0,3225" path="m9922,442l9922,3666e" filled="f" stroked="t" strokeweight=".75pt" strokecolor="#000000">
                <v:path arrowok="t"/>
              </v:shape>
            </v:group>
            <v:group style="position:absolute;left:10376;top:442;width:2;height:3225" coordorigin="10376,442" coordsize="2,3225">
              <v:shape style="position:absolute;left:10376;top:442;width:2;height:3225" coordorigin="10376,442" coordsize="0,3225" path="m10376,442l10376,3666e" filled="f" stroked="t" strokeweight=".75pt" strokecolor="#000000">
                <v:path arrowok="t"/>
              </v:shape>
            </v:group>
            <v:group style="position:absolute;left:808;top:442;width:10041;height:2" coordorigin="808,442" coordsize="10041,2">
              <v:shape style="position:absolute;left:808;top:442;width:10041;height:2" coordorigin="808,442" coordsize="10041,0" path="m808,442l10848,442e" filled="f" stroked="t" strokeweight=".75pt" strokecolor="#000000">
                <v:path arrowok="t"/>
              </v:shape>
            </v:group>
            <v:group style="position:absolute;left:5917;top:2711;width:4931;height:2" coordorigin="5917,2711" coordsize="4931,2">
              <v:shape style="position:absolute;left:5917;top:2711;width:4931;height:2" coordorigin="5917,2711" coordsize="4931,0" path="m5917,2711l10848,2711e" filled="f" stroked="t" strokeweight=".75pt" strokecolor="#000000">
                <v:path arrowok="t"/>
              </v:shape>
            </v:group>
            <v:group style="position:absolute;left:808;top:2711;width:4414;height:2" coordorigin="808,2711" coordsize="4414,2">
              <v:shape style="position:absolute;left:808;top:2711;width:4414;height:2" coordorigin="808,2711" coordsize="4414,0" path="m808,2711l5221,2711e" filled="f" stroked="t" strokeweight=".75pt" strokecolor="#000000">
                <v:path arrowok="t"/>
              </v:shape>
            </v:group>
            <v:group style="position:absolute;left:5875;top:3166;width:4973;height:2" coordorigin="5875,3166" coordsize="4973,2">
              <v:shape style="position:absolute;left:5875;top:3166;width:4973;height:2" coordorigin="5875,3166" coordsize="4973,0" path="m5875,3166l10848,3166e" filled="f" stroked="t" strokeweight=".75pt" strokecolor="#000000">
                <v:path arrowok="t"/>
              </v:shape>
            </v:group>
            <v:group style="position:absolute;left:823;top:3166;width:4458;height:2" coordorigin="823,3166" coordsize="4458,2">
              <v:shape style="position:absolute;left:823;top:3166;width:4458;height:2" coordorigin="823,3166" coordsize="4458,0" path="m823,3166l5281,3166e" filled="f" stroked="t" strokeweight=".75pt" strokecolor="#000000">
                <v:path arrowok="t"/>
              </v:shape>
            </v:group>
            <v:group style="position:absolute;left:5896;top:4528;width:4953;height:2" coordorigin="5896,4528" coordsize="4953,2">
              <v:shape style="position:absolute;left:5896;top:4528;width:4953;height:2" coordorigin="5896,4528" coordsize="4953,0" path="m5896,4528l10848,4528e" filled="f" stroked="t" strokeweight=".75pt" strokecolor="#000000">
                <v:path arrowok="t"/>
              </v:shape>
            </v:group>
            <v:group style="position:absolute;left:808;top:4528;width:4494;height:2" coordorigin="808,4528" coordsize="4494,2">
              <v:shape style="position:absolute;left:808;top:4528;width:4494;height:2" coordorigin="808,4528" coordsize="4494,0" path="m808,4528l5302,4528e" filled="f" stroked="t" strokeweight=".75pt" strokecolor="#000000">
                <v:path arrowok="t"/>
              </v:shape>
            </v:group>
            <v:group style="position:absolute;left:5875;top:4981;width:4973;height:2" coordorigin="5875,4981" coordsize="4973,2">
              <v:shape style="position:absolute;left:5875;top:4981;width:4973;height:2" coordorigin="5875,4981" coordsize="4973,0" path="m5875,4981l10848,4981e" filled="f" stroked="t" strokeweight=".75pt" strokecolor="#000000">
                <v:path arrowok="t"/>
              </v:shape>
            </v:group>
            <v:group style="position:absolute;left:823;top:4981;width:4458;height:2" coordorigin="823,4981" coordsize="4458,2">
              <v:shape style="position:absolute;left:823;top:4981;width:4458;height:2" coordorigin="823,4981" coordsize="4458,0" path="m823,4981l5281,4981e" filled="f" stroked="t" strokeweight=".75pt" strokecolor="#000000">
                <v:path arrowok="t"/>
              </v:shape>
            </v:group>
            <v:group style="position:absolute;left:5899;top:895;width:4949;height:2" coordorigin="5899,895" coordsize="4949,2">
              <v:shape style="position:absolute;left:5899;top:895;width:4949;height:2" coordorigin="5899,895" coordsize="4949,0" path="m5899,895l10848,895e" filled="f" stroked="t" strokeweight=".75pt" strokecolor="#000000">
                <v:path arrowok="t"/>
              </v:shape>
            </v:group>
            <v:group style="position:absolute;left:808;top:895;width:4407;height:2" coordorigin="808,895" coordsize="4407,2">
              <v:shape style="position:absolute;left:808;top:895;width:4407;height:2" coordorigin="808,895" coordsize="4407,0" path="m808,895l5214,895e" filled="f" stroked="t" strokeweight=".75pt" strokecolor="#000000">
                <v:path arrowok="t"/>
              </v:shape>
            </v:group>
            <v:group style="position:absolute;left:5892;top:1349;width:4956;height:2" coordorigin="5892,1349" coordsize="4956,2">
              <v:shape style="position:absolute;left:5892;top:1349;width:4956;height:2" coordorigin="5892,1349" coordsize="4956,0" path="m5892,1349l10848,1349e" filled="f" stroked="t" strokeweight=".75pt" strokecolor="#000000">
                <v:path arrowok="t"/>
              </v:shape>
            </v:group>
            <v:group style="position:absolute;left:823;top:1349;width:4373;height:2" coordorigin="823,1349" coordsize="4373,2">
              <v:shape style="position:absolute;left:823;top:1349;width:4373;height:2" coordorigin="823,1349" coordsize="4373,0" path="m823,1349l5196,1349e" filled="f" stroked="t" strokeweight=".75pt" strokecolor="#000000">
                <v:path arrowok="t"/>
              </v:shape>
            </v:group>
            <v:group style="position:absolute;left:5892;top:1804;width:4956;height:2" coordorigin="5892,1804" coordsize="4956,2">
              <v:shape style="position:absolute;left:5892;top:1804;width:4956;height:2" coordorigin="5892,1804" coordsize="4956,0" path="m5892,1804l10848,1804e" filled="f" stroked="t" strokeweight=".75pt" strokecolor="#000000">
                <v:path arrowok="t"/>
              </v:shape>
            </v:group>
            <v:group style="position:absolute;left:853;top:1804;width:4343;height:2" coordorigin="853,1804" coordsize="4343,2">
              <v:shape style="position:absolute;left:853;top:1804;width:4343;height:2" coordorigin="853,1804" coordsize="4343,0" path="m853,1804l5196,1804e" filled="f" stroked="t" strokeweight=".75pt" strokecolor="#000000">
                <v:path arrowok="t"/>
              </v:shape>
            </v:group>
            <v:group style="position:absolute;left:5892;top:2257;width:4956;height:2" coordorigin="5892,2257" coordsize="4956,2">
              <v:shape style="position:absolute;left:5892;top:2257;width:4956;height:2" coordorigin="5892,2257" coordsize="4956,0" path="m5892,2257l10848,2257e" filled="f" stroked="t" strokeweight=".75pt" strokecolor="#000000">
                <v:path arrowok="t"/>
              </v:shape>
            </v:group>
            <v:group style="position:absolute;left:823;top:2257;width:4373;height:2" coordorigin="823,2257" coordsize="4373,2">
              <v:shape style="position:absolute;left:823;top:2257;width:4373;height:2" coordorigin="823,2257" coordsize="4373,0" path="m823,2257l5196,2257e" filled="f" stroked="t" strokeweight=".75pt" strokecolor="#000000">
                <v:path arrowok="t"/>
              </v:shape>
            </v:group>
            <v:group style="position:absolute;left:853;top:-13;width:9951;height:455" coordorigin="853,-13" coordsize="9951,455">
              <v:shape style="position:absolute;left:853;top:-13;width:9951;height:455" coordorigin="853,-13" coordsize="9951,455" path="m853,442l10804,442,10804,-13,853,-13,853,442xe" filled="t" fillcolor="#FFFFFF" stroked="f">
                <v:path arrowok="t"/>
                <v:fill type="solid"/>
              </v:shape>
            </v:group>
            <v:group style="position:absolute;left:853;top:-13;width:9950;height:455" coordorigin="853,-13" coordsize="9950,455">
              <v:shape style="position:absolute;left:853;top:-13;width:9950;height:455" coordorigin="853,-13" coordsize="9950,455" path="m10802,-13l853,-13,853,442,10802,442,10802,-13xe" filled="f" stroked="t" strokeweight=".75pt" strokecolor="#000000">
                <v:path arrowok="t"/>
              </v:shape>
            </v:group>
            <v:group style="position:absolute;left:808;top:6782;width:10037;height:2" coordorigin="808,6782" coordsize="10037,2">
              <v:shape style="position:absolute;left:808;top:6782;width:10037;height:2" coordorigin="808,6782" coordsize="10037,0" path="m808,6782l10844,6782e" filled="f" stroked="t" strokeweight="3pt" strokecolor="#000000">
                <v:path arrowok="t"/>
              </v:shape>
            </v:group>
            <v:group style="position:absolute;left:4928;top:407;width:2;height:3260" coordorigin="4928,407" coordsize="2,3260">
              <v:shape style="position:absolute;left:4928;top:407;width:2;height:3260" coordorigin="4928,407" coordsize="0,3260" path="m4928,407l4928,3666e" filled="f" stroked="t" strokeweight=".75pt" strokecolor="#000000">
                <v:path arrowok="t"/>
              </v:shape>
            </v:group>
            <v:group style="position:absolute;left:4928;top:3953;width:2;height:2820" coordorigin="4928,3953" coordsize="2,2820">
              <v:shape style="position:absolute;left:4928;top:3953;width:2;height:2820" coordorigin="4928,3953" coordsize="0,2820" path="m4928,3953l4928,6773e" filled="f" stroked="t" strokeweight=".75pt" strokecolor="#000000">
                <v:path arrowok="t"/>
              </v:shape>
            </v:group>
            <v:group style="position:absolute;left:5836;top:452;width:2;height:6321" coordorigin="5836,452" coordsize="2,6321">
              <v:shape style="position:absolute;left:5836;top:452;width:2;height:6321" coordorigin="5836,452" coordsize="0,6321" path="m5836,452l5836,6773e" filled="f" stroked="t" strokeweight="3pt" strokecolor="#808080">
                <v:path arrowok="t"/>
              </v:shape>
            </v:group>
            <v:group style="position:absolute;left:5382;top:437;width:2;height:3230" coordorigin="5382,437" coordsize="2,3230">
              <v:shape style="position:absolute;left:5382;top:437;width:2;height:3230" coordorigin="5382,437" coordsize="0,3230" path="m5382,437l5382,3666e" filled="f" stroked="t" strokeweight=".75pt" strokecolor="#000000">
                <v:path arrowok="t"/>
              </v:shape>
            </v:group>
            <v:group style="position:absolute;left:5382;top:3953;width:2;height:2820" coordorigin="5382,3953" coordsize="2,2820">
              <v:shape style="position:absolute;left:5382;top:3953;width:2;height:2820" coordorigin="5382,3953" coordsize="0,2820" path="m5382,3953l5382,6773e" filled="f" stroked="t" strokeweight=".75pt" strokecolor="#000000">
                <v:path arrowok="t"/>
              </v:shape>
            </v:group>
            <v:group style="position:absolute;left:808;top:4073;width:10041;height:2" coordorigin="808,4073" coordsize="10041,2">
              <v:shape style="position:absolute;left:808;top:4073;width:10041;height:2" coordorigin="808,4073" coordsize="10041,0" path="m808,4073l10848,4073e" filled="f" stroked="t" strokeweight=".75pt" strokecolor="#000000">
                <v:path arrowok="t"/>
              </v:shape>
            </v:group>
            <v:group style="position:absolute;left:808;top:3619;width:10025;height:2" coordorigin="808,3619" coordsize="10025,2">
              <v:shape style="position:absolute;left:808;top:3619;width:10025;height:2" coordorigin="808,3619" coordsize="10025,0" path="m808,3619l10832,3619e" filled="f" stroked="t" strokeweight="3pt" strokecolor="#808080">
                <v:path arrowok="t"/>
              </v:shape>
            </v:group>
            <v:group style="position:absolute;left:3554;top:1336;width:909;height:1816" coordorigin="3554,1336" coordsize="909,1816">
              <v:shape style="position:absolute;left:3554;top:1336;width:909;height:1816" coordorigin="3554,1336" coordsize="909,1816" path="m4463,1336l3554,3151e" filled="f" stroked="t" strokeweight="3.0pt" strokecolor="#0000FF">
                <v:path arrowok="t"/>
              </v:shape>
            </v:group>
            <v:group style="position:absolute;left:4471;top:1336;width:914;height:1830" coordorigin="4471,1336" coordsize="914,1830">
              <v:shape style="position:absolute;left:4471;top:1336;width:914;height:1830" coordorigin="4471,1336" coordsize="914,1830" path="m4471,1336l5384,3166e" filled="f" stroked="t" strokeweight="3pt" strokecolor="#0000FF">
                <v:path arrowok="t"/>
              </v:shape>
            </v:group>
            <v:group style="position:absolute;left:3554;top:2251;width:908;height:900" coordorigin="3554,2251" coordsize="908,900">
              <v:shape style="position:absolute;left:3554;top:2251;width:908;height:900" coordorigin="3554,2251" coordsize="908,900" path="m3554,3151l4462,2251e" filled="f" stroked="t" strokeweight="3pt" strokecolor="#0000FF">
                <v:path arrowok="t"/>
              </v:shape>
            </v:group>
            <v:group style="position:absolute;left:4462;top:2251;width:923;height:900" coordorigin="4462,2251" coordsize="923,900">
              <v:shape style="position:absolute;left:4462;top:2251;width:923;height:900" coordorigin="4462,2251" coordsize="923,900" path="m5384,3151l4462,2251e" filled="f" stroked="t" strokeweight="3pt" strokecolor="#0000FF">
                <v:path arrowok="t"/>
              </v:shape>
            </v:group>
            <w10:wrap type="none"/>
          </v:group>
        </w:pict>
      </w:r>
      <w:r>
        <w:rPr>
          <w:spacing w:val="-1"/>
        </w:rPr>
        <w:t>Q12</w:t>
        <w:tab/>
        <w:t>Reflect the shape over the line</w:t>
      </w:r>
      <w:r>
        <w:rPr>
          <w:spacing w:val="-2"/>
        </w:rPr>
        <w:t> </w:t>
      </w:r>
      <w:r>
        <w:rPr/>
        <w:t>y</w:t>
      </w:r>
      <w:r>
        <w:rPr>
          <w:spacing w:val="-3"/>
        </w:rPr>
        <w:t> </w:t>
      </w:r>
      <w:r>
        <w:rPr/>
        <w:t>= x -</w:t>
      </w:r>
      <w:r>
        <w:rPr>
          <w:spacing w:val="-1"/>
        </w:rPr>
        <w:t> </w:t>
      </w:r>
      <w:r>
        <w:rPr/>
        <w:t>1.</w:t>
      </w:r>
      <w:r>
        <w:rPr>
          <w:b w:val="0"/>
        </w:rPr>
      </w:r>
    </w:p>
    <w:p>
      <w:pPr>
        <w:spacing w:line="130" w:lineRule="exact" w:before="6"/>
        <w:rPr>
          <w:sz w:val="13"/>
          <w:szCs w:val="13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pStyle w:val="BodyText"/>
        <w:spacing w:line="240" w:lineRule="auto"/>
        <w:ind w:left="4911" w:right="5345"/>
        <w:jc w:val="center"/>
        <w:rPr>
          <w:b w:val="0"/>
          <w:bCs w:val="0"/>
        </w:rPr>
      </w:pPr>
      <w:r>
        <w:rPr>
          <w:color w:val="7F7F7F"/>
        </w:rPr>
        <w:t>6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30" w:right="5345"/>
        <w:jc w:val="center"/>
        <w:rPr>
          <w:b w:val="0"/>
          <w:bCs w:val="0"/>
        </w:rPr>
      </w:pPr>
      <w:r>
        <w:rPr>
          <w:color w:val="7F7F7F"/>
        </w:rPr>
        <w:t>5</w:t>
      </w:r>
      <w:r>
        <w:rPr>
          <w:b w:val="0"/>
          <w:color w:val="000000"/>
        </w:rPr>
      </w:r>
    </w:p>
    <w:p>
      <w:pPr>
        <w:spacing w:line="160" w:lineRule="exact" w:before="11"/>
        <w:rPr>
          <w:sz w:val="16"/>
          <w:szCs w:val="16"/>
        </w:rPr>
      </w:pPr>
    </w:p>
    <w:p>
      <w:pPr>
        <w:pStyle w:val="BodyText"/>
        <w:spacing w:line="240" w:lineRule="auto"/>
        <w:ind w:left="4930" w:right="5345"/>
        <w:jc w:val="center"/>
        <w:rPr>
          <w:b w:val="0"/>
          <w:bCs w:val="0"/>
        </w:rPr>
      </w:pPr>
      <w:r>
        <w:rPr>
          <w:color w:val="7F7F7F"/>
        </w:rPr>
        <w:t>4</w:t>
      </w:r>
      <w:r>
        <w:rPr>
          <w:b w:val="0"/>
          <w:color w:val="000000"/>
        </w:rPr>
      </w:r>
    </w:p>
    <w:p>
      <w:pPr>
        <w:spacing w:line="200" w:lineRule="exact" w:before="2"/>
        <w:rPr>
          <w:sz w:val="20"/>
          <w:szCs w:val="20"/>
        </w:rPr>
      </w:pPr>
    </w:p>
    <w:p>
      <w:pPr>
        <w:pStyle w:val="BodyText"/>
        <w:spacing w:line="240" w:lineRule="auto"/>
        <w:ind w:left="4916" w:right="5331"/>
        <w:jc w:val="center"/>
        <w:rPr>
          <w:b w:val="0"/>
          <w:bCs w:val="0"/>
        </w:rPr>
      </w:pPr>
      <w:r>
        <w:rPr>
          <w:color w:val="7F7F7F"/>
        </w:rPr>
        <w:t>3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right="5339"/>
        <w:jc w:val="center"/>
        <w:rPr>
          <w:b w:val="0"/>
          <w:bCs w:val="0"/>
        </w:rPr>
      </w:pPr>
      <w:r>
        <w:rPr>
          <w:color w:val="7F7F7F"/>
        </w:rPr>
        <w:t>2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right="5322"/>
        <w:jc w:val="center"/>
        <w:rPr>
          <w:b w:val="0"/>
          <w:bCs w:val="0"/>
        </w:rPr>
      </w:pPr>
      <w:r>
        <w:rPr>
          <w:color w:val="999999"/>
        </w:rPr>
        <w:t>1</w:t>
      </w:r>
      <w:r>
        <w:rPr>
          <w:b w:val="0"/>
          <w:color w:val="000000"/>
        </w:rPr>
      </w:r>
    </w:p>
    <w:p>
      <w:pPr>
        <w:spacing w:line="190" w:lineRule="exact" w:before="7"/>
        <w:rPr>
          <w:sz w:val="19"/>
          <w:szCs w:val="19"/>
        </w:rPr>
      </w:pPr>
    </w:p>
    <w:p>
      <w:pPr>
        <w:spacing w:line="200" w:lineRule="exact" w:before="0"/>
        <w:rPr>
          <w:sz w:val="20"/>
          <w:szCs w:val="20"/>
        </w:rPr>
      </w:pP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10" w:h="16840"/>
          <w:pgMar w:top="960" w:bottom="280" w:left="600" w:right="780"/>
        </w:sectPr>
      </w:pPr>
    </w:p>
    <w:p>
      <w:pPr>
        <w:pStyle w:val="BodyText"/>
        <w:spacing w:line="240" w:lineRule="auto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-10</w:t>
      </w:r>
      <w:r>
        <w:rPr>
          <w:b w:val="0"/>
          <w:color w:val="000000"/>
        </w:rPr>
      </w:r>
    </w:p>
    <w:p>
      <w:pPr>
        <w:pStyle w:val="BodyText"/>
        <w:tabs>
          <w:tab w:pos="704" w:val="left" w:leader="none"/>
          <w:tab w:pos="1173" w:val="left" w:leader="none"/>
          <w:tab w:pos="1629" w:val="left" w:leader="none"/>
          <w:tab w:pos="2040" w:val="left" w:leader="none"/>
          <w:tab w:pos="2512" w:val="left" w:leader="none"/>
          <w:tab w:pos="2967" w:val="left" w:leader="none"/>
          <w:tab w:pos="3423" w:val="left" w:leader="none"/>
          <w:tab w:pos="3929" w:val="left" w:leader="none"/>
        </w:tabs>
        <w:spacing w:line="240" w:lineRule="auto" w:before="83"/>
        <w:ind w:left="231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  <w:spacing w:val="-1"/>
          <w:position w:val="1"/>
        </w:rPr>
        <w:t>-9</w:t>
        <w:tab/>
        <w:t>-8</w:t>
        <w:tab/>
      </w:r>
      <w:r>
        <w:rPr>
          <w:color w:val="7F7F7F"/>
          <w:spacing w:val="-1"/>
        </w:rPr>
        <w:t>-7</w:t>
        <w:tab/>
        <w:t>-6</w:t>
        <w:tab/>
        <w:t>-5</w:t>
        <w:tab/>
        <w:t>-4</w:t>
        <w:tab/>
        <w:t>-3</w:t>
        <w:tab/>
        <w:t>-2</w:t>
        <w:tab/>
        <w:t>-1</w:t>
      </w:r>
      <w:r>
        <w:rPr>
          <w:b w:val="0"/>
          <w:color w:val="000000"/>
        </w:rPr>
      </w:r>
    </w:p>
    <w:p>
      <w:pPr>
        <w:pStyle w:val="BodyText"/>
        <w:spacing w:line="240" w:lineRule="auto" w:before="41"/>
        <w:ind w:left="0" w:right="0"/>
        <w:jc w:val="right"/>
        <w:rPr>
          <w:b w:val="0"/>
          <w:bCs w:val="0"/>
        </w:rPr>
      </w:pPr>
      <w:r>
        <w:rPr>
          <w:color w:val="7F7F7F"/>
          <w:spacing w:val="-1"/>
          <w:w w:val="95"/>
        </w:rPr>
        <w:t>-1</w:t>
      </w:r>
      <w:r>
        <w:rPr>
          <w:b w:val="0"/>
          <w:color w:val="000000"/>
        </w:rPr>
      </w:r>
    </w:p>
    <w:p>
      <w:pPr>
        <w:pStyle w:val="BodyText"/>
        <w:tabs>
          <w:tab w:pos="946" w:val="left" w:leader="none"/>
          <w:tab w:pos="1420" w:val="left" w:leader="none"/>
          <w:tab w:pos="1862" w:val="left" w:leader="none"/>
          <w:tab w:pos="2332" w:val="left" w:leader="none"/>
          <w:tab w:pos="2759" w:val="left" w:leader="none"/>
          <w:tab w:pos="3231" w:val="left" w:leader="none"/>
          <w:tab w:pos="3701" w:val="left" w:leader="none"/>
          <w:tab w:pos="4142" w:val="left" w:leader="none"/>
          <w:tab w:pos="4538" w:val="left" w:leader="none"/>
        </w:tabs>
        <w:spacing w:line="240" w:lineRule="auto" w:before="93"/>
        <w:ind w:left="499" w:right="0"/>
        <w:jc w:val="left"/>
        <w:rPr>
          <w:b w:val="0"/>
          <w:bCs w:val="0"/>
        </w:rPr>
      </w:pPr>
      <w:r>
        <w:rPr>
          <w:b w:val="0"/>
        </w:rPr>
        <w:br w:type="column"/>
      </w:r>
      <w:r>
        <w:rPr>
          <w:color w:val="7F7F7F"/>
        </w:rPr>
        <w:t>1</w:t>
        <w:tab/>
        <w:t>2</w:t>
        <w:tab/>
        <w:t>3</w:t>
        <w:tab/>
        <w:t>4</w:t>
        <w:tab/>
        <w:t>5</w:t>
        <w:tab/>
        <w:t>6</w:t>
        <w:tab/>
        <w:t>7</w:t>
        <w:tab/>
        <w:t>8</w:t>
        <w:tab/>
        <w:t>9</w:t>
        <w:tab/>
        <w:t>10</w:t>
      </w:r>
      <w:r>
        <w:rPr>
          <w:b w:val="0"/>
          <w:color w:val="000000"/>
        </w:rPr>
      </w:r>
    </w:p>
    <w:p>
      <w:pPr>
        <w:spacing w:after="0" w:line="240" w:lineRule="auto"/>
        <w:jc w:val="left"/>
        <w:sectPr>
          <w:type w:val="continuous"/>
          <w:pgSz w:w="11910" w:h="16840"/>
          <w:pgMar w:top="960" w:bottom="280" w:left="600" w:right="780"/>
          <w:cols w:num="3" w:equalWidth="0">
            <w:col w:w="781" w:space="40"/>
            <w:col w:w="4295" w:space="40"/>
            <w:col w:w="5374"/>
          </w:cols>
        </w:sectPr>
      </w:pP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916" w:right="5356"/>
        <w:jc w:val="center"/>
        <w:rPr>
          <w:b w:val="0"/>
          <w:bCs w:val="0"/>
        </w:rPr>
      </w:pPr>
      <w:r>
        <w:rPr>
          <w:color w:val="7F7F7F"/>
          <w:spacing w:val="-1"/>
        </w:rPr>
        <w:t>-2</w:t>
      </w:r>
      <w:r>
        <w:rPr>
          <w:b w:val="0"/>
          <w:color w:val="000000"/>
        </w:rPr>
      </w:r>
    </w:p>
    <w:p>
      <w:pPr>
        <w:spacing w:line="200" w:lineRule="exact" w:before="17"/>
        <w:rPr>
          <w:sz w:val="20"/>
          <w:szCs w:val="20"/>
        </w:rPr>
      </w:pPr>
    </w:p>
    <w:p>
      <w:pPr>
        <w:pStyle w:val="BodyText"/>
        <w:spacing w:line="240" w:lineRule="auto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-3</w:t>
      </w:r>
      <w:r>
        <w:rPr>
          <w:b w:val="0"/>
          <w:color w:val="000000"/>
        </w:rPr>
      </w:r>
    </w:p>
    <w:p>
      <w:pPr>
        <w:spacing w:line="160" w:lineRule="exact" w:before="12"/>
        <w:rPr>
          <w:sz w:val="16"/>
          <w:szCs w:val="16"/>
        </w:rPr>
      </w:pPr>
    </w:p>
    <w:p>
      <w:pPr>
        <w:pStyle w:val="BodyText"/>
        <w:spacing w:line="240" w:lineRule="auto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-4</w:t>
      </w:r>
      <w:r>
        <w:rPr>
          <w:b w:val="0"/>
          <w:color w:val="000000"/>
        </w:rPr>
      </w:r>
    </w:p>
    <w:p>
      <w:pPr>
        <w:spacing w:line="200" w:lineRule="exact" w:before="1"/>
        <w:rPr>
          <w:sz w:val="20"/>
          <w:szCs w:val="20"/>
        </w:rPr>
      </w:pPr>
    </w:p>
    <w:p>
      <w:pPr>
        <w:pStyle w:val="BodyText"/>
        <w:spacing w:line="240" w:lineRule="auto"/>
        <w:ind w:left="4865" w:right="5345"/>
        <w:jc w:val="center"/>
        <w:rPr>
          <w:b w:val="0"/>
          <w:bCs w:val="0"/>
        </w:rPr>
      </w:pPr>
      <w:r>
        <w:rPr>
          <w:color w:val="7F7F7F"/>
          <w:spacing w:val="-1"/>
        </w:rPr>
        <w:t>-5</w:t>
      </w:r>
      <w:r>
        <w:rPr>
          <w:b w:val="0"/>
          <w:color w:val="000000"/>
        </w:rPr>
      </w:r>
    </w:p>
    <w:p>
      <w:pPr>
        <w:spacing w:line="180" w:lineRule="exact" w:before="7"/>
        <w:rPr>
          <w:sz w:val="18"/>
          <w:szCs w:val="18"/>
        </w:rPr>
      </w:pPr>
    </w:p>
    <w:p>
      <w:pPr>
        <w:pStyle w:val="BodyText"/>
        <w:spacing w:line="240" w:lineRule="auto"/>
        <w:ind w:left="4877" w:right="5360"/>
        <w:jc w:val="center"/>
        <w:rPr>
          <w:b w:val="0"/>
          <w:bCs w:val="0"/>
        </w:rPr>
      </w:pPr>
      <w:r>
        <w:rPr>
          <w:color w:val="7F7F7F"/>
          <w:spacing w:val="-1"/>
        </w:rPr>
        <w:t>-6</w:t>
      </w:r>
      <w:r>
        <w:rPr>
          <w:b w:val="0"/>
          <w:color w:val="000000"/>
        </w:rPr>
      </w:r>
    </w:p>
    <w:sectPr>
      <w:type w:val="continuous"/>
      <w:pgSz w:w="11910" w:h="16840"/>
      <w:pgMar w:top="960" w:bottom="280" w:left="600" w:right="7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4.459999pt;margin-top:23.292147pt;width:151.3pt;height:26pt;mso-position-horizontal-relative:page;mso-position-vertical-relative:page;z-index:-1350" type="#_x0000_t202" filled="f" stroked="f">
          <v:textbox inset="0,0,0,0">
            <w:txbxContent>
              <w:p>
                <w:pPr>
                  <w:spacing w:line="511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48"/>
                    <w:szCs w:val="48"/>
                  </w:rPr>
                </w:pPr>
                <w:r>
                  <w:rPr>
                    <w:rFonts w:ascii="Arial"/>
                    <w:b/>
                    <w:spacing w:val="-1"/>
                    <w:sz w:val="48"/>
                  </w:rPr>
                  <w:t>Reflections </w:t>
                </w:r>
                <w:r>
                  <w:rPr>
                    <w:rFonts w:ascii="Arial"/>
                    <w:b/>
                    <w:sz w:val="48"/>
                  </w:rPr>
                  <w:t>2</w:t>
                </w:r>
                <w:r>
                  <w:rPr>
                    <w:rFonts w:ascii="Arial"/>
                    <w:sz w:val="48"/>
                  </w:rPr>
                </w:r>
              </w:p>
            </w:txbxContent>
          </v:textbox>
          <w10:wrap type="none"/>
        </v:shape>
      </w:pict>
    </w:r>
    <w:r>
      <w:rPr/>
      <w:pict>
        <v:shape style="position:absolute;margin-left:483.232269pt;margin-top:26.549612pt;width:68.650pt;height:22pt;mso-position-horizontal-relative:page;mso-position-vertical-relative:page;z-index:-1349" type="#_x0000_t202" filled="f" stroked="f">
          <v:textbox inset="0,0,0,0">
            <w:txbxContent>
              <w:p>
                <w:pPr>
                  <w:spacing w:line="429" w:lineRule="exact" w:before="0"/>
                  <w:ind w:left="20" w:right="0" w:firstLine="0"/>
                  <w:jc w:val="left"/>
                  <w:rPr>
                    <w:rFonts w:ascii="Arial" w:hAnsi="Arial" w:cs="Arial" w:eastAsia="Arial"/>
                    <w:sz w:val="40"/>
                    <w:szCs w:val="40"/>
                  </w:rPr>
                </w:pPr>
                <w:r>
                  <w:rPr>
                    <w:rFonts w:ascii="Arial"/>
                    <w:b/>
                    <w:spacing w:val="-1"/>
                    <w:sz w:val="40"/>
                  </w:rPr>
                  <w:t>AT3</w:t>
                </w:r>
                <w:r>
                  <w:rPr>
                    <w:rFonts w:ascii="Arial"/>
                    <w:b/>
                    <w:spacing w:val="-13"/>
                    <w:sz w:val="40"/>
                  </w:rPr>
                  <w:t> </w:t>
                </w:r>
                <w:r>
                  <w:rPr>
                    <w:rFonts w:ascii="Arial"/>
                    <w:b/>
                    <w:spacing w:val="-1"/>
                    <w:sz w:val="40"/>
                  </w:rPr>
                  <w:t>L6</w:t>
                </w:r>
                <w:r>
                  <w:rPr>
                    <w:rFonts w:ascii="Arial"/>
                    <w:sz w:val="40"/>
                  </w:rPr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79"/>
      <w:ind w:left="4931"/>
    </w:pPr>
    <w:rPr>
      <w:rFonts w:ascii="Arial" w:hAnsi="Arial" w:eastAsia="Arial"/>
      <w:b/>
      <w:bCs/>
      <w:sz w:val="16"/>
      <w:szCs w:val="16"/>
    </w:rPr>
  </w:style>
  <w:style w:styleId="Heading1" w:type="paragraph">
    <w:name w:val="Heading 1"/>
    <w:basedOn w:val="Normal"/>
    <w:uiPriority w:val="1"/>
    <w:qFormat/>
    <w:pPr>
      <w:spacing w:before="67"/>
      <w:ind w:left="405"/>
      <w:outlineLvl w:val="1"/>
    </w:pPr>
    <w:rPr>
      <w:rFonts w:ascii="Arial" w:hAnsi="Arial" w:eastAsia="Arial"/>
      <w:b/>
      <w:bCs/>
      <w:sz w:val="26"/>
      <w:szCs w:val="26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Davies</dc:creator>
  <dc:title>Microsoft Word - Reflections 2</dc:title>
  <dcterms:created xsi:type="dcterms:W3CDTF">2013-09-30T22:03:41Z</dcterms:created>
  <dcterms:modified xsi:type="dcterms:W3CDTF">2013-09-30T22:03:41Z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2006-05-31T00:00:00Z</vt:filetime>
  </property>
  <property fmtid="{D5CDD505-2E9C-101B-9397-08002B2CF9AE}" pid="3" name="LastSaved">
    <vt:filetime>2013-09-30T00:00:00Z</vt:filetime>
  </property>
</Properties>
</file>